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5B4" w:rsidRPr="00A40D17" w:rsidRDefault="000575B4" w:rsidP="00CE60DA">
      <w:pPr>
        <w:jc w:val="center"/>
        <w:rPr>
          <w:b/>
        </w:rPr>
      </w:pPr>
    </w:p>
    <w:p w:rsidR="00F2517C" w:rsidRPr="00A40D17" w:rsidRDefault="00CE60DA" w:rsidP="00CE60DA">
      <w:pPr>
        <w:jc w:val="center"/>
        <w:rPr>
          <w:b/>
          <w:sz w:val="34"/>
          <w:szCs w:val="34"/>
        </w:rPr>
      </w:pPr>
      <w:r w:rsidRPr="00A40D17">
        <w:rPr>
          <w:b/>
          <w:sz w:val="34"/>
          <w:szCs w:val="34"/>
        </w:rPr>
        <w:t xml:space="preserve">ĐỀ CƯƠNG </w:t>
      </w:r>
      <w:r w:rsidR="00243386" w:rsidRPr="00A40D17">
        <w:rPr>
          <w:b/>
          <w:sz w:val="34"/>
          <w:szCs w:val="34"/>
        </w:rPr>
        <w:t xml:space="preserve">TỔNG QUÁT </w:t>
      </w:r>
      <w:r w:rsidRPr="00A40D17">
        <w:rPr>
          <w:b/>
          <w:sz w:val="34"/>
          <w:szCs w:val="34"/>
        </w:rPr>
        <w:t>MÔN HỌC</w:t>
      </w:r>
    </w:p>
    <w:p w:rsidR="00CD271A" w:rsidRPr="00967FF3" w:rsidRDefault="00CD271A" w:rsidP="00CD271A">
      <w:pPr>
        <w:jc w:val="center"/>
        <w:rPr>
          <w:rFonts w:eastAsia="Calibri"/>
          <w:lang w:val="vi-VN"/>
        </w:rPr>
      </w:pPr>
      <w:r w:rsidRPr="00A40D17">
        <w:rPr>
          <w:rFonts w:eastAsia="Calibri"/>
        </w:rPr>
        <w:t xml:space="preserve">KHOA:  </w:t>
      </w:r>
      <w:r w:rsidR="00967FF3">
        <w:rPr>
          <w:rFonts w:eastAsia="Calibri"/>
          <w:lang w:val="vi-VN"/>
        </w:rPr>
        <w:t>CNTT</w:t>
      </w:r>
    </w:p>
    <w:p w:rsidR="00CD271A" w:rsidRPr="00A40D17" w:rsidRDefault="00CD271A" w:rsidP="00CD271A">
      <w:pPr>
        <w:jc w:val="center"/>
        <w:rPr>
          <w:rFonts w:eastAsia="Calibri"/>
        </w:rPr>
      </w:pPr>
      <w:r w:rsidRPr="00A40D17">
        <w:rPr>
          <w:rFonts w:eastAsia="Calibri"/>
        </w:rPr>
        <w:t>BẬC ĐÀO  TẠO:  CAO ĐẲNG CHÍNH QUY</w:t>
      </w:r>
    </w:p>
    <w:p w:rsidR="0085199A" w:rsidRPr="00967FF3" w:rsidRDefault="00CD271A" w:rsidP="00CD271A">
      <w:pPr>
        <w:jc w:val="center"/>
        <w:rPr>
          <w:b/>
          <w:lang w:val="vi-VN"/>
        </w:rPr>
      </w:pPr>
      <w:r w:rsidRPr="00A40D17">
        <w:rPr>
          <w:rFonts w:eastAsia="Calibri"/>
        </w:rPr>
        <w:t>NGÀNH: ĐỒ HỌA</w:t>
      </w:r>
      <w:r w:rsidR="00967FF3">
        <w:rPr>
          <w:rFonts w:eastAsia="Calibri"/>
          <w:lang w:val="vi-VN"/>
        </w:rPr>
        <w:t xml:space="preserve"> ĐA PHƯƠNG TIỆN </w:t>
      </w:r>
    </w:p>
    <w:p w:rsidR="00F2517C" w:rsidRPr="00A40D17" w:rsidRDefault="00444F83" w:rsidP="00EF2A01">
      <w:pPr>
        <w:pStyle w:val="Heading1"/>
        <w:spacing w:line="360" w:lineRule="auto"/>
      </w:pPr>
      <w:r w:rsidRPr="00A40D17">
        <w:t xml:space="preserve">1. </w:t>
      </w:r>
      <w:r w:rsidR="00B745B9" w:rsidRPr="00A40D17">
        <w:t>Thông tin chung về m</w:t>
      </w:r>
      <w:r w:rsidR="00D9428C" w:rsidRPr="00A40D17">
        <w:t>ôn học</w:t>
      </w:r>
      <w:r w:rsidR="00D51D2C" w:rsidRPr="00A40D17">
        <w:t xml:space="preserve"> </w:t>
      </w:r>
    </w:p>
    <w:p w:rsidR="000575B4" w:rsidRPr="00A40D17" w:rsidRDefault="00334315" w:rsidP="00EF2A01">
      <w:pPr>
        <w:pStyle w:val="Heading2"/>
        <w:spacing w:line="360" w:lineRule="auto"/>
        <w:rPr>
          <w:szCs w:val="24"/>
        </w:rPr>
      </w:pPr>
      <w:r w:rsidRPr="00A40D17">
        <w:rPr>
          <w:szCs w:val="24"/>
        </w:rPr>
        <w:t xml:space="preserve">- </w:t>
      </w:r>
      <w:r w:rsidR="00D9428C" w:rsidRPr="00A40D17">
        <w:rPr>
          <w:szCs w:val="24"/>
        </w:rPr>
        <w:t xml:space="preserve">Tên </w:t>
      </w:r>
      <w:r w:rsidR="000575B4" w:rsidRPr="00A40D17">
        <w:rPr>
          <w:szCs w:val="24"/>
        </w:rPr>
        <w:t>môn học</w:t>
      </w:r>
      <w:r w:rsidR="00B14409" w:rsidRPr="00A40D17">
        <w:rPr>
          <w:szCs w:val="24"/>
        </w:rPr>
        <w:t>:</w:t>
      </w:r>
      <w:r w:rsidR="00D51D2C" w:rsidRPr="00A40D17">
        <w:rPr>
          <w:szCs w:val="24"/>
        </w:rPr>
        <w:t xml:space="preserve"> </w:t>
      </w:r>
    </w:p>
    <w:p w:rsidR="00D9428C" w:rsidRPr="00967FF3" w:rsidRDefault="00967FF3" w:rsidP="00EF2A01">
      <w:pPr>
        <w:pStyle w:val="Heading3"/>
        <w:spacing w:line="360" w:lineRule="auto"/>
        <w:rPr>
          <w:sz w:val="24"/>
          <w:lang w:val="vi-VN"/>
        </w:rPr>
      </w:pPr>
      <w:r>
        <w:rPr>
          <w:sz w:val="24"/>
          <w:lang w:val="vi-VN"/>
        </w:rPr>
        <w:t>THIẾT KẾ SỰ KIỆN</w:t>
      </w:r>
    </w:p>
    <w:p w:rsidR="00CE60DA" w:rsidRPr="00A40D17" w:rsidRDefault="00A25A55" w:rsidP="00EF2A01">
      <w:pPr>
        <w:pStyle w:val="Heading3"/>
        <w:spacing w:line="360" w:lineRule="auto"/>
        <w:rPr>
          <w:sz w:val="24"/>
        </w:rPr>
      </w:pPr>
      <w:r w:rsidRPr="00A40D17">
        <w:rPr>
          <w:sz w:val="24"/>
        </w:rPr>
        <w:t>Tên tiếng Anh</w:t>
      </w:r>
    </w:p>
    <w:p w:rsidR="00C6130E" w:rsidRPr="00A40D17" w:rsidRDefault="00334315" w:rsidP="00EF2A01">
      <w:pPr>
        <w:pStyle w:val="Heading2"/>
        <w:spacing w:line="360" w:lineRule="auto"/>
        <w:rPr>
          <w:szCs w:val="24"/>
        </w:rPr>
      </w:pPr>
      <w:r w:rsidRPr="00A40D17">
        <w:rPr>
          <w:szCs w:val="24"/>
        </w:rPr>
        <w:t xml:space="preserve">- </w:t>
      </w:r>
      <w:r w:rsidR="00C6130E" w:rsidRPr="00A40D17">
        <w:rPr>
          <w:szCs w:val="24"/>
        </w:rPr>
        <w:t xml:space="preserve">Mã </w:t>
      </w:r>
      <w:r w:rsidR="00671715" w:rsidRPr="00A40D17">
        <w:rPr>
          <w:szCs w:val="24"/>
        </w:rPr>
        <w:t xml:space="preserve">môn </w:t>
      </w:r>
      <w:r w:rsidR="00C6130E" w:rsidRPr="00A40D17">
        <w:rPr>
          <w:szCs w:val="24"/>
        </w:rPr>
        <w:t>học:</w:t>
      </w:r>
      <w:r w:rsidR="00E36EA8" w:rsidRPr="00A40D17">
        <w:rPr>
          <w:szCs w:val="24"/>
        </w:rPr>
        <w:tab/>
      </w:r>
      <w:r w:rsidR="004B253C" w:rsidRPr="00A40D17">
        <w:rPr>
          <w:szCs w:val="24"/>
        </w:rPr>
        <w:t xml:space="preserve"> </w:t>
      </w:r>
    </w:p>
    <w:p w:rsidR="00402EA0" w:rsidRPr="00A40D17" w:rsidRDefault="00402EA0" w:rsidP="00EF2A01">
      <w:pPr>
        <w:spacing w:line="360" w:lineRule="auto"/>
        <w:jc w:val="both"/>
      </w:pPr>
    </w:p>
    <w:p w:rsidR="00F7554F" w:rsidRPr="00A40D17" w:rsidRDefault="00444F83" w:rsidP="00EF2A01">
      <w:pPr>
        <w:pStyle w:val="Heading1"/>
        <w:spacing w:line="360" w:lineRule="auto"/>
      </w:pPr>
      <w:r w:rsidRPr="00A40D17">
        <w:t xml:space="preserve">2. </w:t>
      </w:r>
      <w:r w:rsidR="004174E2" w:rsidRPr="00A40D17">
        <w:t>Số tín chỉ</w:t>
      </w:r>
      <w:r w:rsidR="00377E01" w:rsidRPr="00A40D17">
        <w:tab/>
      </w:r>
      <w:r w:rsidR="00377E01" w:rsidRPr="00A40D17">
        <w:tab/>
      </w:r>
    </w:p>
    <w:p w:rsidR="004174E2" w:rsidRPr="00A40D17" w:rsidRDefault="004B1A0E" w:rsidP="00EF2A01">
      <w:pPr>
        <w:spacing w:line="360" w:lineRule="auto"/>
        <w:ind w:left="720" w:firstLine="720"/>
        <w:rPr>
          <w:b/>
        </w:rPr>
      </w:pPr>
      <w:r>
        <w:rPr>
          <w:b/>
          <w:lang w:val="vi-VN"/>
        </w:rPr>
        <w:t>4</w:t>
      </w:r>
      <w:r w:rsidR="00356920" w:rsidRPr="00A40D17">
        <w:rPr>
          <w:b/>
        </w:rPr>
        <w:t xml:space="preserve">  (</w:t>
      </w:r>
      <w:r>
        <w:rPr>
          <w:b/>
          <w:lang w:val="vi-VN"/>
        </w:rPr>
        <w:t>3,1,7</w:t>
      </w:r>
      <w:r w:rsidR="00356920" w:rsidRPr="00A40D17">
        <w:rPr>
          <w:b/>
        </w:rPr>
        <w:t>)</w:t>
      </w:r>
    </w:p>
    <w:p w:rsidR="0021169A" w:rsidRPr="00A40D17" w:rsidRDefault="00444F83" w:rsidP="00EF2A01">
      <w:pPr>
        <w:pStyle w:val="Heading1"/>
        <w:spacing w:line="360" w:lineRule="auto"/>
      </w:pPr>
      <w:r w:rsidRPr="00A40D17">
        <w:t xml:space="preserve">3. </w:t>
      </w:r>
      <w:r w:rsidR="00FD387C" w:rsidRPr="00A40D17">
        <w:t xml:space="preserve">Trình độ </w:t>
      </w:r>
      <w:r w:rsidR="00377E01" w:rsidRPr="00A40D17">
        <w:tab/>
      </w:r>
      <w:r w:rsidR="00377E01" w:rsidRPr="00A40D17">
        <w:tab/>
      </w:r>
    </w:p>
    <w:p w:rsidR="00562062" w:rsidRPr="00A40D17" w:rsidRDefault="00377E01" w:rsidP="00EF2A01">
      <w:pPr>
        <w:spacing w:line="360" w:lineRule="auto"/>
        <w:ind w:left="720" w:firstLine="720"/>
        <w:rPr>
          <w:b/>
        </w:rPr>
      </w:pPr>
      <w:r w:rsidRPr="00A40D17">
        <w:rPr>
          <w:b/>
        </w:rPr>
        <w:t>D</w:t>
      </w:r>
      <w:r w:rsidR="00CE42A7" w:rsidRPr="00A40D17">
        <w:rPr>
          <w:b/>
        </w:rPr>
        <w:t xml:space="preserve">ành </w:t>
      </w:r>
      <w:r w:rsidR="00FD387C" w:rsidRPr="00A40D17">
        <w:rPr>
          <w:b/>
        </w:rPr>
        <w:t>cho sinh viên</w:t>
      </w:r>
      <w:r w:rsidRPr="00A40D17">
        <w:rPr>
          <w:b/>
        </w:rPr>
        <w:t xml:space="preserve"> </w:t>
      </w:r>
      <w:sdt>
        <w:sdtPr>
          <w:rPr>
            <w:b/>
          </w:rPr>
          <w:id w:val="-1830901045"/>
          <w:dropDownList>
            <w:listItem w:displayText="năm thứ nhất" w:value="năm thứ nhất"/>
            <w:listItem w:displayText="năm thứ hai" w:value="năm thứ hai"/>
            <w:listItem w:displayText="năm thứ ba" w:value="năm thứ ba"/>
            <w:listItem w:displayText="năm thứ tư" w:value="năm thứ tư"/>
          </w:dropDownList>
        </w:sdtPr>
        <w:sdtEndPr/>
        <w:sdtContent>
          <w:r w:rsidR="004B1A0E">
            <w:rPr>
              <w:b/>
            </w:rPr>
            <w:t>năm thứ hai</w:t>
          </w:r>
        </w:sdtContent>
      </w:sdt>
    </w:p>
    <w:p w:rsidR="00D62EA0" w:rsidRPr="00A40D17" w:rsidRDefault="00444F83" w:rsidP="00EF2A01">
      <w:pPr>
        <w:pStyle w:val="Heading1"/>
        <w:spacing w:line="360" w:lineRule="auto"/>
      </w:pPr>
      <w:r w:rsidRPr="00A40D17">
        <w:t xml:space="preserve">4. </w:t>
      </w:r>
      <w:r w:rsidR="00F2517C" w:rsidRPr="00A40D17">
        <w:t xml:space="preserve">Phân bố thời gian </w:t>
      </w:r>
    </w:p>
    <w:bookmarkStart w:id="0" w:name="_MON_1505512240"/>
    <w:bookmarkEnd w:id="0"/>
    <w:bookmarkStart w:id="1" w:name="_MON_1462826056"/>
    <w:bookmarkEnd w:id="1"/>
    <w:p w:rsidR="00E76A12" w:rsidRPr="00A40D17" w:rsidRDefault="004B1A0E" w:rsidP="00EF2A01">
      <w:pPr>
        <w:spacing w:line="360" w:lineRule="auto"/>
        <w:ind w:left="1276"/>
      </w:pPr>
      <w:r w:rsidRPr="00A40D17">
        <w:object w:dxaOrig="4562" w:dyaOrig="16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7.25pt;height:81pt" o:ole="">
            <v:imagedata r:id="rId8" o:title=""/>
          </v:shape>
          <o:OLEObject Type="Embed" ProgID="Excel.Sheet.12" ShapeID="_x0000_i1025" DrawAspect="Content" ObjectID="_1640066313" r:id="rId9"/>
        </w:object>
      </w:r>
    </w:p>
    <w:p w:rsidR="00B45BB7" w:rsidRPr="00A40D17" w:rsidRDefault="00444F83" w:rsidP="00EF2A01">
      <w:pPr>
        <w:pStyle w:val="Heading1"/>
        <w:spacing w:line="360" w:lineRule="auto"/>
      </w:pPr>
      <w:r w:rsidRPr="00A40D17">
        <w:lastRenderedPageBreak/>
        <w:t xml:space="preserve">5. </w:t>
      </w:r>
      <w:r w:rsidR="002D4DC7" w:rsidRPr="00A40D17">
        <w:t>Điều kiện tiên quyết</w:t>
      </w:r>
    </w:p>
    <w:p w:rsidR="004B1A0E" w:rsidRPr="00437073" w:rsidRDefault="00DC50C8" w:rsidP="004B1A0E">
      <w:pPr>
        <w:pStyle w:val="Heading2"/>
        <w:spacing w:line="360" w:lineRule="auto"/>
        <w:rPr>
          <w:szCs w:val="24"/>
        </w:rPr>
      </w:pPr>
      <w:r w:rsidRPr="00A40D17">
        <w:rPr>
          <w:szCs w:val="24"/>
        </w:rPr>
        <w:t xml:space="preserve">- </w:t>
      </w:r>
      <w:r w:rsidR="0097140A" w:rsidRPr="00A40D17">
        <w:rPr>
          <w:szCs w:val="24"/>
        </w:rPr>
        <w:t>Môn học</w:t>
      </w:r>
      <w:r w:rsidR="00ED4060" w:rsidRPr="00A40D17">
        <w:rPr>
          <w:szCs w:val="24"/>
        </w:rPr>
        <w:t xml:space="preserve"> tiên quyết</w:t>
      </w:r>
      <w:r w:rsidRPr="00A40D17">
        <w:rPr>
          <w:szCs w:val="24"/>
        </w:rPr>
        <w:t xml:space="preserve">: </w:t>
      </w:r>
      <w:r w:rsidR="004B1A0E" w:rsidRPr="00437073">
        <w:rPr>
          <w:szCs w:val="24"/>
        </w:rPr>
        <w:t>Xử lý ảnh với Adobe Photoshop, TKDH với Illustrator</w:t>
      </w:r>
    </w:p>
    <w:p w:rsidR="000575B4" w:rsidRPr="00A40D17" w:rsidRDefault="000575B4" w:rsidP="00EF2A01">
      <w:pPr>
        <w:pStyle w:val="Heading2"/>
        <w:spacing w:line="360" w:lineRule="auto"/>
        <w:rPr>
          <w:szCs w:val="24"/>
        </w:rPr>
      </w:pPr>
    </w:p>
    <w:p w:rsidR="00D9428C" w:rsidRPr="00967FF3" w:rsidRDefault="00444F83" w:rsidP="00EF2A01">
      <w:pPr>
        <w:pStyle w:val="Heading1"/>
        <w:spacing w:line="360" w:lineRule="auto"/>
        <w:rPr>
          <w:lang w:val="pt-BR"/>
        </w:rPr>
      </w:pPr>
      <w:r w:rsidRPr="00967FF3">
        <w:rPr>
          <w:lang w:val="pt-BR"/>
        </w:rPr>
        <w:t xml:space="preserve">6. </w:t>
      </w:r>
      <w:r w:rsidR="00D9428C" w:rsidRPr="00967FF3">
        <w:rPr>
          <w:lang w:val="pt-BR"/>
        </w:rPr>
        <w:t xml:space="preserve">Mô tả vắn tắt nội dung </w:t>
      </w:r>
      <w:r w:rsidR="00B63E73" w:rsidRPr="00967FF3">
        <w:rPr>
          <w:lang w:val="pt-BR"/>
        </w:rPr>
        <w:t>môn học</w:t>
      </w:r>
    </w:p>
    <w:p w:rsidR="00EF2A01" w:rsidRPr="00A40D17" w:rsidRDefault="00EF2A01" w:rsidP="00EF2A01">
      <w:pPr>
        <w:spacing w:line="360" w:lineRule="auto"/>
        <w:ind w:firstLine="720"/>
        <w:jc w:val="both"/>
        <w:rPr>
          <w:lang w:val="pt-BR"/>
        </w:rPr>
      </w:pPr>
      <w:r w:rsidRPr="00A40D17">
        <w:rPr>
          <w:lang w:val="pt-BR"/>
        </w:rPr>
        <w:t xml:space="preserve">Cung cấp cho sinh viên các kiến thức </w:t>
      </w:r>
      <w:r w:rsidR="004B1A0E">
        <w:rPr>
          <w:lang w:val="vi-VN"/>
        </w:rPr>
        <w:t>liên quan đến sự kiện</w:t>
      </w:r>
      <w:r w:rsidRPr="00A40D17">
        <w:rPr>
          <w:lang w:val="pt-BR"/>
        </w:rPr>
        <w:t xml:space="preserve">, giúp sinh viên biết tổng hợp các kiến thức, các kỹ năng thiết kế để có thể tổ chức, thiết kế </w:t>
      </w:r>
      <w:r w:rsidR="004B1A0E">
        <w:rPr>
          <w:lang w:val="vi-VN"/>
        </w:rPr>
        <w:t>một sự kiện</w:t>
      </w:r>
      <w:r w:rsidRPr="00A40D17">
        <w:rPr>
          <w:lang w:val="pt-BR"/>
        </w:rPr>
        <w:t>.</w:t>
      </w:r>
    </w:p>
    <w:p w:rsidR="00D9428C" w:rsidRPr="00967FF3" w:rsidRDefault="00444F83" w:rsidP="00EF2A01">
      <w:pPr>
        <w:pStyle w:val="Heading1"/>
        <w:spacing w:line="360" w:lineRule="auto"/>
        <w:rPr>
          <w:lang w:val="pt-BR"/>
        </w:rPr>
      </w:pPr>
      <w:r w:rsidRPr="00967FF3">
        <w:rPr>
          <w:lang w:val="pt-BR"/>
        </w:rPr>
        <w:t xml:space="preserve">7. </w:t>
      </w:r>
      <w:r w:rsidR="00D9428C" w:rsidRPr="00967FF3">
        <w:rPr>
          <w:lang w:val="pt-BR"/>
        </w:rPr>
        <w:t xml:space="preserve">Mục tiêu </w:t>
      </w:r>
      <w:r w:rsidR="00CF3F7F" w:rsidRPr="00967FF3">
        <w:rPr>
          <w:lang w:val="pt-BR"/>
        </w:rPr>
        <w:t xml:space="preserve">và kết quả dự kiến </w:t>
      </w:r>
      <w:r w:rsidR="00D9428C" w:rsidRPr="00967FF3">
        <w:rPr>
          <w:lang w:val="pt-BR"/>
        </w:rPr>
        <w:t>của môn học</w:t>
      </w:r>
    </w:p>
    <w:p w:rsidR="00091D8F" w:rsidRPr="00A40D17" w:rsidRDefault="00091D8F" w:rsidP="00EF2A01">
      <w:pPr>
        <w:spacing w:beforeLines="40" w:before="96" w:afterLines="40" w:after="96" w:line="360" w:lineRule="auto"/>
        <w:ind w:firstLine="432"/>
        <w:jc w:val="both"/>
        <w:rPr>
          <w:lang w:val="pt-BR"/>
        </w:rPr>
      </w:pPr>
      <w:r w:rsidRPr="00A40D17">
        <w:rPr>
          <w:lang w:val="pt-BR"/>
        </w:rPr>
        <w:t>- Giúp sinh viên</w:t>
      </w:r>
      <w:r w:rsidR="00855E8D" w:rsidRPr="00A40D17">
        <w:rPr>
          <w:lang w:val="pt-BR"/>
        </w:rPr>
        <w:t xml:space="preserve"> </w:t>
      </w:r>
      <w:r w:rsidR="00F375A7" w:rsidRPr="00A40D17">
        <w:rPr>
          <w:lang w:val="pt-BR"/>
        </w:rPr>
        <w:t xml:space="preserve">nắm bắt được các công việc mang tính tổng hợp, biết cách tổ chức và thi công </w:t>
      </w:r>
      <w:r w:rsidR="004B1A0E">
        <w:rPr>
          <w:lang w:val="vi-VN"/>
        </w:rPr>
        <w:t>một sự kiện thực tế</w:t>
      </w:r>
      <w:r w:rsidR="00855E8D" w:rsidRPr="00A40D17">
        <w:rPr>
          <w:lang w:val="pt-BR"/>
        </w:rPr>
        <w:t>.</w:t>
      </w:r>
    </w:p>
    <w:p w:rsidR="00855E8D" w:rsidRPr="00A40D17" w:rsidRDefault="00855E8D" w:rsidP="00EF2A01">
      <w:pPr>
        <w:spacing w:beforeLines="40" w:before="96" w:afterLines="40" w:after="96" w:line="360" w:lineRule="auto"/>
        <w:ind w:firstLine="432"/>
        <w:jc w:val="both"/>
        <w:rPr>
          <w:lang w:val="pt-BR"/>
        </w:rPr>
      </w:pPr>
      <w:r w:rsidRPr="00A40D17">
        <w:rPr>
          <w:lang w:val="pt-BR"/>
        </w:rPr>
        <w:t xml:space="preserve">- Tiếp cận với các </w:t>
      </w:r>
      <w:r w:rsidR="004B1A0E">
        <w:rPr>
          <w:lang w:val="vi-VN"/>
        </w:rPr>
        <w:t>yếu tố</w:t>
      </w:r>
      <w:r w:rsidR="007923D4" w:rsidRPr="00A40D17">
        <w:rPr>
          <w:lang w:val="pt-BR"/>
        </w:rPr>
        <w:t>, các công việc mang tính ứng dụng cụ thể</w:t>
      </w:r>
      <w:r w:rsidRPr="00A40D17">
        <w:rPr>
          <w:lang w:val="pt-BR"/>
        </w:rPr>
        <w:t>.</w:t>
      </w:r>
    </w:p>
    <w:p w:rsidR="00091D8F" w:rsidRPr="00A40D17" w:rsidRDefault="00091D8F" w:rsidP="00EF2A01">
      <w:pPr>
        <w:spacing w:beforeLines="40" w:before="96" w:afterLines="40" w:after="96" w:line="360" w:lineRule="auto"/>
        <w:ind w:firstLine="432"/>
        <w:jc w:val="both"/>
        <w:rPr>
          <w:lang w:val="pt-BR"/>
        </w:rPr>
      </w:pPr>
      <w:r w:rsidRPr="00A40D17">
        <w:rPr>
          <w:lang w:val="pt-BR"/>
        </w:rPr>
        <w:t xml:space="preserve">- </w:t>
      </w:r>
      <w:r w:rsidR="007923D4" w:rsidRPr="00A40D17">
        <w:rPr>
          <w:lang w:val="pt-BR"/>
        </w:rPr>
        <w:t>Thiết kế được các sản phẩm</w:t>
      </w:r>
      <w:r w:rsidR="004B1A0E">
        <w:rPr>
          <w:lang w:val="vi-VN"/>
        </w:rPr>
        <w:t xml:space="preserve"> cho một sự kiện</w:t>
      </w:r>
      <w:r w:rsidR="007923D4" w:rsidRPr="00A40D17">
        <w:rPr>
          <w:lang w:val="pt-BR"/>
        </w:rPr>
        <w:t>.</w:t>
      </w:r>
    </w:p>
    <w:p w:rsidR="002F2645" w:rsidRPr="00A40D17" w:rsidRDefault="00334315" w:rsidP="00EF2A01">
      <w:pPr>
        <w:pStyle w:val="Heading2"/>
        <w:spacing w:line="360" w:lineRule="auto"/>
        <w:rPr>
          <w:szCs w:val="24"/>
        </w:rPr>
      </w:pPr>
      <w:r w:rsidRPr="00A40D17">
        <w:rPr>
          <w:szCs w:val="24"/>
        </w:rPr>
        <w:t>-</w:t>
      </w:r>
      <w:r w:rsidR="002F2645" w:rsidRPr="00A40D17">
        <w:rPr>
          <w:szCs w:val="24"/>
        </w:rPr>
        <w:t xml:space="preserve"> </w:t>
      </w:r>
      <w:r w:rsidR="00CF3F7F" w:rsidRPr="00A40D17">
        <w:rPr>
          <w:szCs w:val="24"/>
        </w:rPr>
        <w:t>Sau khi ho</w:t>
      </w:r>
      <w:r w:rsidR="00D51D2C" w:rsidRPr="00A40D17">
        <w:rPr>
          <w:szCs w:val="24"/>
        </w:rPr>
        <w:t>à</w:t>
      </w:r>
      <w:r w:rsidR="00CF3F7F" w:rsidRPr="00A40D17">
        <w:rPr>
          <w:szCs w:val="24"/>
        </w:rPr>
        <w:t xml:space="preserve">n tất </w:t>
      </w:r>
      <w:r w:rsidR="00556966" w:rsidRPr="00A40D17">
        <w:rPr>
          <w:szCs w:val="24"/>
        </w:rPr>
        <w:t xml:space="preserve">môn </w:t>
      </w:r>
      <w:r w:rsidR="00BC748E" w:rsidRPr="00A40D17">
        <w:rPr>
          <w:szCs w:val="24"/>
        </w:rPr>
        <w:t xml:space="preserve">học, sinh viên </w:t>
      </w:r>
      <w:r w:rsidR="00CF3F7F" w:rsidRPr="00A40D17">
        <w:rPr>
          <w:szCs w:val="24"/>
        </w:rPr>
        <w:t xml:space="preserve">có </w:t>
      </w:r>
      <w:r w:rsidR="00BC748E" w:rsidRPr="00A40D17">
        <w:rPr>
          <w:szCs w:val="24"/>
        </w:rPr>
        <w:t xml:space="preserve">thể: </w:t>
      </w:r>
    </w:p>
    <w:p w:rsidR="002F2645" w:rsidRPr="00A40D17" w:rsidRDefault="00921508" w:rsidP="00EF2A01">
      <w:pPr>
        <w:pStyle w:val="Heading4"/>
        <w:spacing w:line="360" w:lineRule="auto"/>
        <w:rPr>
          <w:lang w:val="pt-BR"/>
        </w:rPr>
      </w:pPr>
      <w:r w:rsidRPr="00A40D17">
        <w:rPr>
          <w:lang w:val="pt-BR"/>
        </w:rPr>
        <w:t xml:space="preserve">Có kiến thức tổng hợp về </w:t>
      </w:r>
      <w:r w:rsidR="004B1A0E">
        <w:rPr>
          <w:lang w:val="vi-VN"/>
        </w:rPr>
        <w:t>sự kiện</w:t>
      </w:r>
      <w:r w:rsidR="002F2645" w:rsidRPr="00A40D17">
        <w:rPr>
          <w:lang w:val="pt-BR"/>
        </w:rPr>
        <w:t>.</w:t>
      </w:r>
    </w:p>
    <w:p w:rsidR="002F2645" w:rsidRPr="00A40D17" w:rsidRDefault="00921508" w:rsidP="00EF2A01">
      <w:pPr>
        <w:pStyle w:val="Heading4"/>
        <w:spacing w:line="360" w:lineRule="auto"/>
        <w:rPr>
          <w:lang w:val="pt-BR"/>
        </w:rPr>
      </w:pPr>
      <w:r w:rsidRPr="00A40D17">
        <w:rPr>
          <w:lang w:val="pt-BR"/>
        </w:rPr>
        <w:t xml:space="preserve"> Có kỹ năng tổ chức, phân tích nội dung thiết kế</w:t>
      </w:r>
      <w:r w:rsidR="004B1A0E">
        <w:rPr>
          <w:lang w:val="vi-VN"/>
        </w:rPr>
        <w:t xml:space="preserve"> sự kiện</w:t>
      </w:r>
      <w:r w:rsidR="00881A36" w:rsidRPr="00A40D17">
        <w:rPr>
          <w:lang w:val="pt-BR"/>
        </w:rPr>
        <w:t>.</w:t>
      </w:r>
    </w:p>
    <w:p w:rsidR="002F2645" w:rsidRPr="00A40D17" w:rsidRDefault="000475C0" w:rsidP="00EF2A01">
      <w:pPr>
        <w:pStyle w:val="Heading4"/>
        <w:spacing w:line="360" w:lineRule="auto"/>
        <w:rPr>
          <w:lang w:val="pt-BR"/>
        </w:rPr>
      </w:pPr>
      <w:r w:rsidRPr="00A40D17">
        <w:rPr>
          <w:lang w:val="pt-BR"/>
        </w:rPr>
        <w:t>CLO-3:</w:t>
      </w:r>
      <w:r w:rsidR="000A0F1A" w:rsidRPr="00A40D17">
        <w:rPr>
          <w:lang w:val="pt-BR"/>
        </w:rPr>
        <w:t xml:space="preserve"> Thiết kế </w:t>
      </w:r>
      <w:r w:rsidR="00921508" w:rsidRPr="00A40D17">
        <w:rPr>
          <w:lang w:val="pt-BR"/>
        </w:rPr>
        <w:t xml:space="preserve">được các sản phẩm </w:t>
      </w:r>
      <w:r w:rsidR="004B1A0E">
        <w:rPr>
          <w:lang w:val="vi-VN"/>
        </w:rPr>
        <w:t>cho một sự kiện</w:t>
      </w:r>
      <w:r w:rsidR="000A0F1A" w:rsidRPr="00A40D17">
        <w:rPr>
          <w:lang w:val="pt-BR"/>
        </w:rPr>
        <w:t>.</w:t>
      </w:r>
    </w:p>
    <w:p w:rsidR="00B2562E" w:rsidRPr="004B1A0E" w:rsidRDefault="004B1A0E" w:rsidP="00EF2A01">
      <w:pPr>
        <w:pStyle w:val="Heading1"/>
        <w:spacing w:line="360" w:lineRule="auto"/>
        <w:rPr>
          <w:lang w:val="pt-BR"/>
        </w:rPr>
      </w:pPr>
      <w:r>
        <w:rPr>
          <w:lang w:val="vi-VN"/>
        </w:rPr>
        <w:t>8</w:t>
      </w:r>
      <w:r w:rsidR="00444F83" w:rsidRPr="004B1A0E">
        <w:rPr>
          <w:lang w:val="pt-BR"/>
        </w:rPr>
        <w:t xml:space="preserve">. </w:t>
      </w:r>
      <w:r w:rsidR="00B2562E" w:rsidRPr="004B1A0E">
        <w:rPr>
          <w:lang w:val="pt-BR"/>
        </w:rPr>
        <w:t xml:space="preserve">Tài liệu </w:t>
      </w:r>
      <w:r w:rsidR="003D285E" w:rsidRPr="004B1A0E">
        <w:rPr>
          <w:lang w:val="pt-BR"/>
        </w:rPr>
        <w:t>phục vụ môn học</w:t>
      </w:r>
    </w:p>
    <w:p w:rsidR="00BF6BD0" w:rsidRPr="00A40D17" w:rsidRDefault="00BF6BD0" w:rsidP="00BF6BD0">
      <w:pPr>
        <w:pStyle w:val="Heading2"/>
        <w:spacing w:line="360" w:lineRule="auto"/>
        <w:rPr>
          <w:szCs w:val="24"/>
        </w:rPr>
      </w:pPr>
      <w:r w:rsidRPr="00A40D17">
        <w:rPr>
          <w:szCs w:val="24"/>
        </w:rPr>
        <w:t xml:space="preserve">- Tài liệu/giáo trình chính </w:t>
      </w:r>
    </w:p>
    <w:p w:rsidR="00BF6BD0" w:rsidRPr="00A40D17" w:rsidRDefault="00BF6BD0" w:rsidP="00BF6BD0">
      <w:pPr>
        <w:pStyle w:val="Quote"/>
        <w:spacing w:line="360" w:lineRule="auto"/>
        <w:rPr>
          <w:color w:val="auto"/>
          <w:lang w:val="pt-BR"/>
        </w:rPr>
      </w:pPr>
      <w:r w:rsidRPr="00A40D17">
        <w:rPr>
          <w:color w:val="auto"/>
          <w:lang w:val="pt-BR"/>
        </w:rPr>
        <w:t xml:space="preserve">1) Tóm tắt bài giảng của giáo viên phụ trách môn học </w:t>
      </w:r>
    </w:p>
    <w:p w:rsidR="00BF6BD0" w:rsidRPr="00A40D17" w:rsidRDefault="00BF6BD0" w:rsidP="00BF6BD0">
      <w:pPr>
        <w:pStyle w:val="Quote"/>
        <w:spacing w:line="360" w:lineRule="auto"/>
        <w:rPr>
          <w:color w:val="auto"/>
          <w:lang w:val="pt-BR"/>
        </w:rPr>
      </w:pPr>
      <w:r w:rsidRPr="00A40D17">
        <w:rPr>
          <w:color w:val="auto"/>
          <w:lang w:val="pt-BR"/>
        </w:rPr>
        <w:t xml:space="preserve">2) </w:t>
      </w:r>
      <w:r w:rsidRPr="00A40D17">
        <w:rPr>
          <w:color w:val="auto"/>
          <w:lang w:val="nl-NL"/>
        </w:rPr>
        <w:t>Giáo trình xử lý ảnh Photoshop CS5 dành cho người tự học.T.4, Khai thác các Plug - In trong Photoshop (2011), Đỗ Lê Thuận, Võ Duy Thanh Tâm, Phạm Quang Huy, Giao thông vận tải</w:t>
      </w:r>
    </w:p>
    <w:p w:rsidR="00BF6BD0" w:rsidRPr="00A40D17" w:rsidRDefault="00BF6BD0" w:rsidP="00BF6BD0">
      <w:pPr>
        <w:pStyle w:val="Heading2"/>
        <w:spacing w:line="360" w:lineRule="auto"/>
        <w:rPr>
          <w:color w:val="auto"/>
          <w:szCs w:val="24"/>
        </w:rPr>
      </w:pPr>
      <w:r w:rsidRPr="00A40D17">
        <w:rPr>
          <w:color w:val="auto"/>
          <w:szCs w:val="24"/>
        </w:rPr>
        <w:t>- Tài liệu tham khảo/bổ sung</w:t>
      </w:r>
    </w:p>
    <w:p w:rsidR="00BF6BD0" w:rsidRPr="00A40D17" w:rsidRDefault="00BF6BD0" w:rsidP="00BF6BD0">
      <w:pPr>
        <w:pStyle w:val="Quote"/>
        <w:spacing w:line="360" w:lineRule="auto"/>
        <w:rPr>
          <w:color w:val="auto"/>
          <w:lang w:val="pt-BR"/>
        </w:rPr>
      </w:pPr>
      <w:r w:rsidRPr="00A40D17">
        <w:rPr>
          <w:color w:val="auto"/>
          <w:lang w:val="pt-BR"/>
        </w:rPr>
        <w:t>1) Hướng dẫn thực hành 100 kỹ thuật chuyên nghiệp Adobe Photoshop CS5 (Có kèm CD bài tập ), 2012, VL.Comp Tổng hợp và biên sọan, Từ điển bách khoa</w:t>
      </w:r>
    </w:p>
    <w:p w:rsidR="00BF6BD0" w:rsidRPr="00A40D17" w:rsidRDefault="00BF6BD0" w:rsidP="00BF6BD0">
      <w:pPr>
        <w:spacing w:line="360" w:lineRule="auto"/>
        <w:rPr>
          <w:i/>
          <w:lang w:val="pt-BR"/>
        </w:rPr>
      </w:pPr>
      <w:r w:rsidRPr="00A40D17">
        <w:rPr>
          <w:i/>
          <w:lang w:val="pt-BR"/>
        </w:rPr>
        <w:lastRenderedPageBreak/>
        <w:tab/>
      </w:r>
      <w:r>
        <w:rPr>
          <w:i/>
          <w:lang w:val="pt-BR"/>
        </w:rPr>
        <w:t xml:space="preserve"> </w:t>
      </w:r>
      <w:r w:rsidRPr="00A40D17">
        <w:rPr>
          <w:i/>
          <w:lang w:val="pt-BR"/>
        </w:rPr>
        <w:t xml:space="preserve">2) Tự học nhanh cách xử lý màu trên Corel Draw, Illustrator, Photoshop, </w:t>
      </w:r>
      <w:hyperlink r:id="rId10" w:history="1">
        <w:r w:rsidRPr="00A40D17">
          <w:rPr>
            <w:i/>
            <w:lang w:val="pt-BR"/>
          </w:rPr>
          <w:t>Water</w:t>
        </w:r>
      </w:hyperlink>
      <w:r w:rsidRPr="00A40D17">
        <w:rPr>
          <w:i/>
          <w:lang w:val="pt-BR"/>
        </w:rPr>
        <w:t xml:space="preserve"> PC, NXB Văn hóa thông tin, 2010</w:t>
      </w:r>
    </w:p>
    <w:p w:rsidR="00BF6BD0" w:rsidRPr="00A40D17" w:rsidRDefault="00BF6BD0" w:rsidP="00BF6BD0">
      <w:pPr>
        <w:spacing w:line="360" w:lineRule="auto"/>
        <w:rPr>
          <w:lang w:val="pt-BR"/>
        </w:rPr>
      </w:pPr>
    </w:p>
    <w:p w:rsidR="00BF6BD0" w:rsidRPr="00A40D17" w:rsidRDefault="00BF6BD0" w:rsidP="00BF6BD0">
      <w:pPr>
        <w:pStyle w:val="Heading2"/>
        <w:spacing w:line="360" w:lineRule="auto"/>
        <w:rPr>
          <w:color w:val="auto"/>
          <w:szCs w:val="24"/>
        </w:rPr>
      </w:pPr>
      <w:r w:rsidRPr="00A40D17">
        <w:rPr>
          <w:color w:val="auto"/>
          <w:szCs w:val="24"/>
        </w:rPr>
        <w:t>- Trang Web/CDs tham khảo</w:t>
      </w:r>
    </w:p>
    <w:p w:rsidR="00BF6BD0" w:rsidRPr="00A40D17" w:rsidRDefault="00BF6BD0" w:rsidP="00BF6BD0">
      <w:pPr>
        <w:pStyle w:val="Quote"/>
        <w:spacing w:line="360" w:lineRule="auto"/>
        <w:rPr>
          <w:color w:val="auto"/>
          <w:lang w:val="pt-BR"/>
        </w:rPr>
      </w:pPr>
      <w:r w:rsidRPr="00A40D17">
        <w:rPr>
          <w:color w:val="auto"/>
          <w:lang w:val="pt-BR"/>
        </w:rPr>
        <w:t>1) http://www.photoshoptopsecret.com</w:t>
      </w:r>
    </w:p>
    <w:p w:rsidR="00BF6BD0" w:rsidRPr="00A40D17" w:rsidRDefault="00BF6BD0" w:rsidP="00BF6BD0">
      <w:pPr>
        <w:pStyle w:val="Quote"/>
        <w:spacing w:line="360" w:lineRule="auto"/>
        <w:rPr>
          <w:color w:val="auto"/>
          <w:lang w:val="pt-BR"/>
        </w:rPr>
      </w:pPr>
      <w:r w:rsidRPr="00A40D17">
        <w:rPr>
          <w:color w:val="auto"/>
          <w:lang w:val="pt-BR"/>
        </w:rPr>
        <w:t xml:space="preserve">2) </w:t>
      </w:r>
      <w:hyperlink r:id="rId11" w:history="1">
        <w:r w:rsidRPr="00A40D17">
          <w:rPr>
            <w:color w:val="auto"/>
            <w:lang w:val="pt-BR"/>
          </w:rPr>
          <w:t>http://www.zcool.com.cn</w:t>
        </w:r>
      </w:hyperlink>
    </w:p>
    <w:p w:rsidR="00BF6BD0" w:rsidRPr="00A40D17" w:rsidRDefault="00BF6BD0" w:rsidP="00BF6BD0">
      <w:pPr>
        <w:pStyle w:val="Quote"/>
        <w:spacing w:line="360" w:lineRule="auto"/>
        <w:rPr>
          <w:color w:val="auto"/>
          <w:lang w:val="pt-BR"/>
        </w:rPr>
      </w:pPr>
      <w:r w:rsidRPr="00A40D17">
        <w:rPr>
          <w:color w:val="auto"/>
          <w:lang w:val="pt-BR"/>
        </w:rPr>
        <w:t xml:space="preserve">3) </w:t>
      </w:r>
      <w:hyperlink r:id="rId12" w:history="1">
        <w:r w:rsidRPr="00A40D17">
          <w:rPr>
            <w:color w:val="auto"/>
            <w:lang w:val="pt-BR"/>
          </w:rPr>
          <w:t>http://dohoavn.net</w:t>
        </w:r>
      </w:hyperlink>
    </w:p>
    <w:p w:rsidR="00C4299D" w:rsidRPr="00967FF3" w:rsidRDefault="004B1A0E" w:rsidP="00A40D17">
      <w:pPr>
        <w:pStyle w:val="Heading1"/>
        <w:spacing w:line="360" w:lineRule="auto"/>
        <w:rPr>
          <w:lang w:val="pt-BR"/>
        </w:rPr>
      </w:pPr>
      <w:r>
        <w:rPr>
          <w:lang w:val="vi-VN"/>
        </w:rPr>
        <w:t>9</w:t>
      </w:r>
      <w:r w:rsidR="00444F83" w:rsidRPr="00967FF3">
        <w:rPr>
          <w:lang w:val="pt-BR"/>
        </w:rPr>
        <w:t>.</w:t>
      </w:r>
      <w:r w:rsidR="006C7EBE" w:rsidRPr="00967FF3">
        <w:rPr>
          <w:lang w:val="pt-BR"/>
        </w:rPr>
        <w:t xml:space="preserve"> </w:t>
      </w:r>
      <w:r w:rsidR="00C4299D" w:rsidRPr="00967FF3">
        <w:rPr>
          <w:lang w:val="pt-BR"/>
        </w:rPr>
        <w:t>Tiêu chuẩn đánh giá sinh viên</w:t>
      </w:r>
    </w:p>
    <w:tbl>
      <w:tblPr>
        <w:tblStyle w:val="GridTable4Accent5"/>
        <w:tblW w:w="9715" w:type="dxa"/>
        <w:jc w:val="center"/>
        <w:tblLayout w:type="fixed"/>
        <w:tblLook w:val="04A0" w:firstRow="1" w:lastRow="0" w:firstColumn="1" w:lastColumn="0" w:noHBand="0" w:noVBand="1"/>
      </w:tblPr>
      <w:tblGrid>
        <w:gridCol w:w="2245"/>
        <w:gridCol w:w="3062"/>
        <w:gridCol w:w="4408"/>
      </w:tblGrid>
      <w:tr w:rsidR="005B4D6A" w:rsidRPr="006702DD" w:rsidTr="009C22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53"/>
          <w:tblHeader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5" w:type="dxa"/>
            <w:vAlign w:val="center"/>
          </w:tcPr>
          <w:p w:rsidR="005B4D6A" w:rsidRPr="006702DD" w:rsidRDefault="005B4D6A" w:rsidP="009C22C5">
            <w:pPr>
              <w:spacing w:line="360" w:lineRule="auto"/>
              <w:jc w:val="center"/>
              <w:rPr>
                <w:b w:val="0"/>
                <w:lang w:val="pt-BR"/>
              </w:rPr>
            </w:pPr>
            <w:r w:rsidRPr="006702DD">
              <w:rPr>
                <w:lang w:val="pt-BR"/>
              </w:rPr>
              <w:t>Mục đích đánh giá và tỷ lệ điểm</w:t>
            </w:r>
          </w:p>
        </w:tc>
        <w:tc>
          <w:tcPr>
            <w:tcW w:w="3062" w:type="dxa"/>
            <w:vAlign w:val="center"/>
          </w:tcPr>
          <w:p w:rsidR="005B4D6A" w:rsidRPr="006702DD" w:rsidRDefault="005B4D6A" w:rsidP="009C22C5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lang w:val="pt-BR"/>
              </w:rPr>
            </w:pPr>
            <w:r w:rsidRPr="006702DD">
              <w:rPr>
                <w:lang w:val="pt-BR"/>
              </w:rPr>
              <w:t>Các yêu cầu đánh giá</w:t>
            </w:r>
          </w:p>
        </w:tc>
        <w:tc>
          <w:tcPr>
            <w:tcW w:w="4408" w:type="dxa"/>
            <w:vAlign w:val="center"/>
          </w:tcPr>
          <w:p w:rsidR="005B4D6A" w:rsidRPr="006702DD" w:rsidRDefault="005B4D6A" w:rsidP="009C22C5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6702DD">
              <w:t>Hình thức đánh giá</w:t>
            </w:r>
          </w:p>
        </w:tc>
      </w:tr>
      <w:tr w:rsidR="005B4D6A" w:rsidRPr="006702DD" w:rsidTr="009C22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5" w:type="dxa"/>
            <w:vAlign w:val="center"/>
          </w:tcPr>
          <w:p w:rsidR="005B4D6A" w:rsidRPr="006702DD" w:rsidRDefault="005B4D6A" w:rsidP="009C22C5">
            <w:pPr>
              <w:spacing w:before="60" w:after="60" w:line="360" w:lineRule="auto"/>
              <w:jc w:val="center"/>
            </w:pPr>
            <w:r w:rsidRPr="006702DD">
              <w:t>Đánh giá quá trình</w:t>
            </w:r>
          </w:p>
          <w:p w:rsidR="005B4D6A" w:rsidRPr="006702DD" w:rsidRDefault="005B4D6A" w:rsidP="009C22C5">
            <w:pPr>
              <w:spacing w:before="60" w:after="60" w:line="360" w:lineRule="auto"/>
              <w:jc w:val="center"/>
            </w:pPr>
            <w:r w:rsidRPr="006702DD">
              <w:t>(50%)</w:t>
            </w:r>
          </w:p>
        </w:tc>
        <w:tc>
          <w:tcPr>
            <w:tcW w:w="3062" w:type="dxa"/>
            <w:vAlign w:val="center"/>
          </w:tcPr>
          <w:p w:rsidR="005B4D6A" w:rsidRPr="006702DD" w:rsidRDefault="005B4D6A" w:rsidP="009C22C5">
            <w:pPr>
              <w:spacing w:before="60" w:after="6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702DD">
              <w:t xml:space="preserve">- Chuyên cần, nhớ kiến thức. </w:t>
            </w:r>
          </w:p>
          <w:p w:rsidR="005B4D6A" w:rsidRPr="006702DD" w:rsidRDefault="005B4D6A" w:rsidP="009C22C5">
            <w:pPr>
              <w:spacing w:before="60" w:after="6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702DD">
              <w:t>- Hoàn thành gđ 1</w:t>
            </w:r>
          </w:p>
          <w:p w:rsidR="005B4D6A" w:rsidRPr="006702DD" w:rsidRDefault="005B4D6A" w:rsidP="009C22C5">
            <w:pPr>
              <w:spacing w:before="60" w:after="6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702DD">
              <w:t xml:space="preserve">- Hoàn thành gđ 2 </w:t>
            </w:r>
          </w:p>
        </w:tc>
        <w:tc>
          <w:tcPr>
            <w:tcW w:w="4408" w:type="dxa"/>
            <w:vAlign w:val="center"/>
          </w:tcPr>
          <w:p w:rsidR="005B4D6A" w:rsidRPr="006702DD" w:rsidRDefault="005B4D6A" w:rsidP="009C22C5">
            <w:pPr>
              <w:spacing w:before="60" w:after="6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702DD">
              <w:t>- Đánh giá chuyên cần: 20%</w:t>
            </w:r>
          </w:p>
          <w:p w:rsidR="005B4D6A" w:rsidRPr="006702DD" w:rsidRDefault="005B4D6A" w:rsidP="009C22C5">
            <w:pPr>
              <w:spacing w:before="60" w:after="6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702DD">
              <w:t>- Vấn đáp: 10%</w:t>
            </w:r>
          </w:p>
          <w:p w:rsidR="005B4D6A" w:rsidRPr="006702DD" w:rsidRDefault="005B4D6A" w:rsidP="009C22C5">
            <w:pPr>
              <w:spacing w:before="60" w:after="6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702DD">
              <w:t xml:space="preserve">- Trình bày gđ 1: </w:t>
            </w:r>
            <w:r w:rsidRPr="006702DD">
              <w:rPr>
                <w:lang w:val="vi-VN"/>
              </w:rPr>
              <w:t>Sơ phát (ý tưởng)</w:t>
            </w:r>
            <w:r w:rsidRPr="006702DD">
              <w:t xml:space="preserve"> :10%</w:t>
            </w:r>
          </w:p>
          <w:p w:rsidR="005B4D6A" w:rsidRPr="006702DD" w:rsidRDefault="005B4D6A" w:rsidP="009C22C5">
            <w:pPr>
              <w:spacing w:before="60" w:after="6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702DD">
              <w:t>- Trình bày gđ 2: Lập kế hoạch</w:t>
            </w:r>
            <w:r w:rsidRPr="006702DD">
              <w:rPr>
                <w:lang w:val="vi-VN"/>
              </w:rPr>
              <w:t xml:space="preserve"> t</w:t>
            </w:r>
            <w:r w:rsidRPr="006702DD">
              <w:t>hiết kế: 10%</w:t>
            </w:r>
          </w:p>
        </w:tc>
      </w:tr>
      <w:tr w:rsidR="005B4D6A" w:rsidRPr="00967FF3" w:rsidTr="009C22C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5" w:type="dxa"/>
            <w:vAlign w:val="center"/>
          </w:tcPr>
          <w:p w:rsidR="005B4D6A" w:rsidRPr="006702DD" w:rsidRDefault="005B4D6A" w:rsidP="009C22C5">
            <w:pPr>
              <w:spacing w:before="60" w:after="60" w:line="360" w:lineRule="auto"/>
              <w:jc w:val="center"/>
            </w:pPr>
            <w:r w:rsidRPr="006702DD">
              <w:t>Đánh giá kết thúc</w:t>
            </w:r>
          </w:p>
          <w:p w:rsidR="005B4D6A" w:rsidRPr="006702DD" w:rsidRDefault="005B4D6A" w:rsidP="009C22C5">
            <w:pPr>
              <w:spacing w:before="60" w:after="60" w:line="360" w:lineRule="auto"/>
              <w:jc w:val="center"/>
            </w:pPr>
            <w:r w:rsidRPr="006702DD">
              <w:t>(50%)</w:t>
            </w:r>
          </w:p>
        </w:tc>
        <w:tc>
          <w:tcPr>
            <w:tcW w:w="3062" w:type="dxa"/>
            <w:vAlign w:val="center"/>
          </w:tcPr>
          <w:p w:rsidR="005B4D6A" w:rsidRPr="006702DD" w:rsidRDefault="005B4D6A" w:rsidP="009C22C5">
            <w:pPr>
              <w:spacing w:before="60" w:after="6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702DD">
              <w:t>-  Hoàn thành gđ 3</w:t>
            </w:r>
          </w:p>
          <w:p w:rsidR="005B4D6A" w:rsidRPr="006702DD" w:rsidRDefault="005B4D6A" w:rsidP="009C22C5">
            <w:pPr>
              <w:spacing w:before="60" w:after="6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702DD">
              <w:t>-  Hoàn thành gđ 4</w:t>
            </w:r>
          </w:p>
          <w:p w:rsidR="005B4D6A" w:rsidRPr="006702DD" w:rsidRDefault="005B4D6A" w:rsidP="009C22C5">
            <w:pPr>
              <w:spacing w:before="60" w:after="6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vi-VN"/>
              </w:rPr>
            </w:pPr>
          </w:p>
        </w:tc>
        <w:tc>
          <w:tcPr>
            <w:tcW w:w="4408" w:type="dxa"/>
            <w:vAlign w:val="center"/>
          </w:tcPr>
          <w:p w:rsidR="005B4D6A" w:rsidRPr="006702DD" w:rsidRDefault="005B4D6A" w:rsidP="009C22C5">
            <w:pPr>
              <w:spacing w:before="60" w:after="6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vi-VN"/>
              </w:rPr>
            </w:pPr>
            <w:r w:rsidRPr="006702DD">
              <w:rPr>
                <w:lang w:val="vi-VN"/>
              </w:rPr>
              <w:t>- Trình bày gđ 3: Thiết kế trên máy  30%</w:t>
            </w:r>
          </w:p>
          <w:p w:rsidR="005B4D6A" w:rsidRPr="006702DD" w:rsidRDefault="005B4D6A" w:rsidP="009C22C5">
            <w:pPr>
              <w:spacing w:before="60" w:after="6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vi-VN"/>
              </w:rPr>
            </w:pPr>
            <w:r w:rsidRPr="006702DD">
              <w:rPr>
                <w:lang w:val="vi-VN"/>
              </w:rPr>
              <w:t>-  Trình bày gđ 4: Thể hiện đồ án : 20%</w:t>
            </w:r>
          </w:p>
        </w:tc>
      </w:tr>
    </w:tbl>
    <w:p w:rsidR="001D6351" w:rsidRPr="00967FF3" w:rsidRDefault="001D6351" w:rsidP="00EF2A01">
      <w:pPr>
        <w:spacing w:line="360" w:lineRule="auto"/>
        <w:rPr>
          <w:b/>
          <w:lang w:val="vi-VN"/>
        </w:rPr>
      </w:pPr>
    </w:p>
    <w:p w:rsidR="003D4FDD" w:rsidRPr="00967FF3" w:rsidRDefault="00444F83" w:rsidP="00EF2A01">
      <w:pPr>
        <w:pStyle w:val="Heading1"/>
        <w:spacing w:line="360" w:lineRule="auto"/>
        <w:rPr>
          <w:lang w:val="vi-VN"/>
        </w:rPr>
      </w:pPr>
      <w:r w:rsidRPr="00967FF3">
        <w:rPr>
          <w:lang w:val="vi-VN"/>
        </w:rPr>
        <w:t>1</w:t>
      </w:r>
      <w:r w:rsidR="004B1A0E">
        <w:rPr>
          <w:lang w:val="vi-VN"/>
        </w:rPr>
        <w:t>0</w:t>
      </w:r>
      <w:r w:rsidRPr="00967FF3">
        <w:rPr>
          <w:lang w:val="vi-VN"/>
        </w:rPr>
        <w:t xml:space="preserve">. </w:t>
      </w:r>
      <w:r w:rsidR="00A66879" w:rsidRPr="00967FF3">
        <w:rPr>
          <w:lang w:val="vi-VN"/>
        </w:rPr>
        <w:t>Các quy định áp dụng</w:t>
      </w:r>
      <w:r w:rsidR="00420F0F" w:rsidRPr="00967FF3">
        <w:rPr>
          <w:lang w:val="vi-VN"/>
        </w:rPr>
        <w:t xml:space="preserve"> </w:t>
      </w:r>
      <w:r w:rsidR="00117002" w:rsidRPr="00967FF3">
        <w:rPr>
          <w:lang w:val="vi-VN"/>
        </w:rPr>
        <w:t>đối với sinh viên</w:t>
      </w:r>
      <w:r w:rsidR="00BC5C3A" w:rsidRPr="00967FF3">
        <w:rPr>
          <w:lang w:val="vi-VN"/>
        </w:rPr>
        <w:t xml:space="preserve"> </w:t>
      </w:r>
    </w:p>
    <w:p w:rsidR="00E827E7" w:rsidRPr="00A40D17" w:rsidRDefault="00E827E7" w:rsidP="00E827E7">
      <w:pPr>
        <w:pStyle w:val="Heading2"/>
        <w:rPr>
          <w:szCs w:val="24"/>
        </w:rPr>
      </w:pPr>
      <w:r w:rsidRPr="00A40D17">
        <w:rPr>
          <w:szCs w:val="24"/>
        </w:rPr>
        <w:t>11.1. Quy định học vụ đối với sinh viên</w:t>
      </w:r>
    </w:p>
    <w:p w:rsidR="00E827E7" w:rsidRPr="00A40D17" w:rsidRDefault="00E827E7" w:rsidP="00E827E7">
      <w:pPr>
        <w:pStyle w:val="NoSpacing"/>
        <w:rPr>
          <w:szCs w:val="24"/>
          <w:lang w:val="pt-BR"/>
        </w:rPr>
      </w:pPr>
      <w:r w:rsidRPr="00A40D17">
        <w:rPr>
          <w:szCs w:val="24"/>
          <w:lang w:val="pt-BR"/>
        </w:rPr>
        <w:t>- Sinh viên phải đi học đúng giờ quy định</w:t>
      </w:r>
    </w:p>
    <w:p w:rsidR="00E827E7" w:rsidRPr="00A40D17" w:rsidRDefault="00E827E7" w:rsidP="00E827E7">
      <w:pPr>
        <w:pStyle w:val="NoSpacing"/>
        <w:rPr>
          <w:szCs w:val="24"/>
          <w:lang w:val="pt-BR"/>
        </w:rPr>
      </w:pPr>
      <w:r w:rsidRPr="00A40D17">
        <w:rPr>
          <w:szCs w:val="24"/>
          <w:lang w:val="pt-BR"/>
        </w:rPr>
        <w:t>- Tham dự tối thiểu 80% thời gian lên lớp</w:t>
      </w:r>
    </w:p>
    <w:p w:rsidR="00E827E7" w:rsidRPr="00A40D17" w:rsidRDefault="00E827E7" w:rsidP="00E827E7">
      <w:pPr>
        <w:pStyle w:val="NoSpacing"/>
        <w:rPr>
          <w:szCs w:val="24"/>
          <w:lang w:val="pt-BR"/>
        </w:rPr>
      </w:pPr>
      <w:r w:rsidRPr="00A40D17">
        <w:rPr>
          <w:szCs w:val="24"/>
          <w:lang w:val="pt-BR"/>
        </w:rPr>
        <w:t>- Đọc tài liệu và chuẩn bị cho mỗi buổi học trước khi vào lớp</w:t>
      </w:r>
    </w:p>
    <w:p w:rsidR="00E827E7" w:rsidRPr="00A40D17" w:rsidRDefault="00E827E7" w:rsidP="00E827E7">
      <w:pPr>
        <w:pStyle w:val="NoSpacing"/>
        <w:rPr>
          <w:szCs w:val="24"/>
          <w:lang w:val="pt-BR"/>
        </w:rPr>
      </w:pPr>
      <w:r w:rsidRPr="00A40D17">
        <w:rPr>
          <w:szCs w:val="24"/>
          <w:lang w:val="pt-BR"/>
        </w:rPr>
        <w:t xml:space="preserve">- Làm việc nhóm, thảo luận theo yêu cầu của giảng viên, thuyết trình nhóm </w:t>
      </w:r>
    </w:p>
    <w:p w:rsidR="00E827E7" w:rsidRPr="00A40D17" w:rsidRDefault="00E827E7" w:rsidP="00E827E7">
      <w:pPr>
        <w:pStyle w:val="Heading2"/>
        <w:rPr>
          <w:b w:val="0"/>
          <w:szCs w:val="24"/>
        </w:rPr>
      </w:pPr>
      <w:r w:rsidRPr="00A40D17">
        <w:rPr>
          <w:rFonts w:eastAsia="Times New Roman"/>
          <w:b w:val="0"/>
          <w:color w:val="auto"/>
          <w:szCs w:val="24"/>
        </w:rPr>
        <w:t>- Tuân thủ nội quy phòng thực hành (Những buổi được học phòng thực hành</w:t>
      </w:r>
      <w:r w:rsidRPr="00A40D17">
        <w:rPr>
          <w:b w:val="0"/>
          <w:szCs w:val="24"/>
        </w:rPr>
        <w:t>)</w:t>
      </w:r>
    </w:p>
    <w:p w:rsidR="00E827E7" w:rsidRPr="00A40D17" w:rsidRDefault="00E827E7" w:rsidP="00E827E7">
      <w:pPr>
        <w:pStyle w:val="Heading2"/>
        <w:rPr>
          <w:szCs w:val="24"/>
        </w:rPr>
      </w:pPr>
      <w:r w:rsidRPr="00A40D17">
        <w:rPr>
          <w:szCs w:val="24"/>
        </w:rPr>
        <w:t>11.2. Quy định về kiểm tra, thi cử</w:t>
      </w:r>
    </w:p>
    <w:p w:rsidR="00E827E7" w:rsidRPr="00A40D17" w:rsidRDefault="00E827E7" w:rsidP="00E827E7">
      <w:pPr>
        <w:pStyle w:val="NoSpacing"/>
        <w:rPr>
          <w:szCs w:val="24"/>
          <w:lang w:val="pt-BR"/>
        </w:rPr>
      </w:pPr>
      <w:r w:rsidRPr="00A40D17">
        <w:rPr>
          <w:szCs w:val="24"/>
          <w:lang w:val="pt-BR"/>
        </w:rPr>
        <w:t>- Không có kiểm tra bù giữa kỳ và cuối kỳ.</w:t>
      </w:r>
    </w:p>
    <w:p w:rsidR="00E827E7" w:rsidRPr="00A40D17" w:rsidRDefault="00E827E7" w:rsidP="00E827E7">
      <w:pPr>
        <w:pStyle w:val="NoSpacing"/>
        <w:rPr>
          <w:szCs w:val="24"/>
          <w:lang w:val="pt-BR"/>
        </w:rPr>
      </w:pPr>
      <w:r w:rsidRPr="00A40D17">
        <w:rPr>
          <w:szCs w:val="24"/>
          <w:lang w:val="pt-BR"/>
        </w:rPr>
        <w:t>- Đủ cột điểm kiểm tra theo quy định của trường.</w:t>
      </w:r>
    </w:p>
    <w:p w:rsidR="00E827E7" w:rsidRPr="00A40D17" w:rsidRDefault="00E827E7" w:rsidP="00E827E7">
      <w:pPr>
        <w:pStyle w:val="NoSpacing"/>
        <w:rPr>
          <w:i/>
          <w:color w:val="FF0000"/>
          <w:szCs w:val="24"/>
          <w:lang w:val="pt-BR"/>
        </w:rPr>
      </w:pPr>
      <w:r w:rsidRPr="00A40D17">
        <w:rPr>
          <w:szCs w:val="24"/>
          <w:lang w:val="pt-BR"/>
        </w:rPr>
        <w:lastRenderedPageBreak/>
        <w:t>- Nộp tiểu luận, sản phẩm ( nếu có) trễ trong vòng 1 ngày sẽ bị cấm thi.</w:t>
      </w:r>
    </w:p>
    <w:p w:rsidR="00A77CA7" w:rsidRPr="00A40D17" w:rsidRDefault="00E827E7" w:rsidP="00E827E7">
      <w:pPr>
        <w:pStyle w:val="NoSpacing"/>
        <w:spacing w:line="360" w:lineRule="auto"/>
        <w:rPr>
          <w:szCs w:val="24"/>
          <w:lang w:val="pt-BR"/>
        </w:rPr>
      </w:pPr>
      <w:r w:rsidRPr="00A40D17">
        <w:rPr>
          <w:szCs w:val="24"/>
          <w:lang w:val="pt-BR"/>
        </w:rPr>
        <w:t>- Trường hợp đạo văn, không trích dẫn nguồn, sao chép thiết kế, mẫu sẽ bị cấm thi</w:t>
      </w:r>
    </w:p>
    <w:p w:rsidR="009657BC" w:rsidRPr="00A40D17" w:rsidRDefault="009A3C45" w:rsidP="00EF2A01">
      <w:pPr>
        <w:pStyle w:val="Heading2"/>
        <w:spacing w:line="360" w:lineRule="auto"/>
        <w:rPr>
          <w:szCs w:val="24"/>
        </w:rPr>
      </w:pPr>
      <w:r w:rsidRPr="00A40D17">
        <w:rPr>
          <w:szCs w:val="24"/>
        </w:rPr>
        <w:t xml:space="preserve">11.3. </w:t>
      </w:r>
      <w:r w:rsidR="009657BC" w:rsidRPr="00A40D17">
        <w:rPr>
          <w:szCs w:val="24"/>
        </w:rPr>
        <w:t xml:space="preserve">Quy định về </w:t>
      </w:r>
      <w:r w:rsidR="004A0DBF" w:rsidRPr="00A40D17">
        <w:rPr>
          <w:szCs w:val="24"/>
        </w:rPr>
        <w:t>lịch</w:t>
      </w:r>
      <w:r w:rsidR="009657BC" w:rsidRPr="00A40D17">
        <w:rPr>
          <w:szCs w:val="24"/>
        </w:rPr>
        <w:t xml:space="preserve"> tiếp SV ngoài giờ</w:t>
      </w:r>
      <w:r w:rsidR="001C42ED" w:rsidRPr="00A40D17">
        <w:rPr>
          <w:szCs w:val="24"/>
        </w:rPr>
        <w:t xml:space="preserve"> và liên hệ trợ giảng (nếu có)</w:t>
      </w:r>
      <w:r w:rsidR="00847582" w:rsidRPr="00A40D17">
        <w:rPr>
          <w:szCs w:val="24"/>
        </w:rPr>
        <w:t xml:space="preserve"> </w:t>
      </w:r>
    </w:p>
    <w:p w:rsidR="00361968" w:rsidRPr="00967FF3" w:rsidRDefault="00444F83" w:rsidP="00EF2A01">
      <w:pPr>
        <w:pStyle w:val="Heading1"/>
        <w:spacing w:line="360" w:lineRule="auto"/>
        <w:rPr>
          <w:lang w:val="pt-BR"/>
        </w:rPr>
      </w:pPr>
      <w:r w:rsidRPr="00967FF3">
        <w:rPr>
          <w:lang w:val="pt-BR"/>
        </w:rPr>
        <w:t>1</w:t>
      </w:r>
      <w:r w:rsidR="001E1DB3">
        <w:rPr>
          <w:lang w:val="vi-VN"/>
        </w:rPr>
        <w:t>1</w:t>
      </w:r>
      <w:r w:rsidRPr="00967FF3">
        <w:rPr>
          <w:lang w:val="pt-BR"/>
        </w:rPr>
        <w:t xml:space="preserve">. </w:t>
      </w:r>
      <w:r w:rsidR="00C4299D" w:rsidRPr="00967FF3">
        <w:rPr>
          <w:lang w:val="pt-BR"/>
        </w:rPr>
        <w:t xml:space="preserve">Nội dung </w:t>
      </w:r>
      <w:r w:rsidR="00031F1B" w:rsidRPr="00967FF3">
        <w:rPr>
          <w:lang w:val="pt-BR"/>
        </w:rPr>
        <w:t>môn học</w:t>
      </w:r>
    </w:p>
    <w:p w:rsidR="00565BAD" w:rsidRPr="00A40D17" w:rsidRDefault="00565BAD" w:rsidP="00EF2A01">
      <w:pPr>
        <w:spacing w:beforeLines="40" w:before="96" w:afterLines="40" w:after="96" w:line="360" w:lineRule="auto"/>
        <w:rPr>
          <w:i/>
          <w:lang w:val="pt-BR"/>
        </w:rPr>
      </w:pPr>
    </w:p>
    <w:p w:rsidR="00565BAD" w:rsidRPr="001E1DB3" w:rsidRDefault="00565BAD" w:rsidP="00E827E7">
      <w:pPr>
        <w:pStyle w:val="Demuc1"/>
        <w:rPr>
          <w:b w:val="0"/>
          <w:szCs w:val="24"/>
          <w:lang w:val="vi-VN"/>
        </w:rPr>
      </w:pPr>
      <w:r w:rsidRPr="00A40D17">
        <w:rPr>
          <w:szCs w:val="24"/>
          <w:lang w:val="pt-BR"/>
        </w:rPr>
        <w:t xml:space="preserve">Bài 1: </w:t>
      </w:r>
      <w:r w:rsidR="004F1621" w:rsidRPr="00A40D17">
        <w:rPr>
          <w:szCs w:val="24"/>
          <w:lang w:val="pt-BR"/>
        </w:rPr>
        <w:t xml:space="preserve">PHÂN TÍCH </w:t>
      </w:r>
      <w:r w:rsidR="001E1DB3">
        <w:rPr>
          <w:szCs w:val="24"/>
          <w:lang w:val="vi-VN"/>
        </w:rPr>
        <w:t>sự kiện</w:t>
      </w:r>
    </w:p>
    <w:p w:rsidR="00565BAD" w:rsidRPr="00A40D17" w:rsidRDefault="00565BAD" w:rsidP="00EF2A01">
      <w:pPr>
        <w:spacing w:beforeLines="40" w:before="96" w:afterLines="40" w:after="96" w:line="360" w:lineRule="auto"/>
        <w:ind w:left="709"/>
        <w:rPr>
          <w:lang w:val="pt-BR"/>
        </w:rPr>
      </w:pPr>
      <w:r w:rsidRPr="00A40D17">
        <w:rPr>
          <w:lang w:val="pt-BR"/>
        </w:rPr>
        <w:t>1.1 .</w:t>
      </w:r>
      <w:r w:rsidR="004F1621" w:rsidRPr="00A40D17">
        <w:rPr>
          <w:lang w:val="pt-BR"/>
        </w:rPr>
        <w:t xml:space="preserve">Tổng hợp thông tin về </w:t>
      </w:r>
      <w:r w:rsidR="001E1DB3">
        <w:rPr>
          <w:lang w:val="vi-VN"/>
        </w:rPr>
        <w:t>sự kiện</w:t>
      </w:r>
      <w:r w:rsidR="004F1621" w:rsidRPr="00A40D17">
        <w:rPr>
          <w:lang w:val="pt-BR"/>
        </w:rPr>
        <w:t>n</w:t>
      </w:r>
    </w:p>
    <w:p w:rsidR="00565BAD" w:rsidRPr="001E1DB3" w:rsidRDefault="00565BAD" w:rsidP="00EF2A01">
      <w:pPr>
        <w:spacing w:beforeLines="40" w:before="96" w:afterLines="40" w:after="96" w:line="360" w:lineRule="auto"/>
        <w:ind w:left="709"/>
        <w:rPr>
          <w:lang w:val="vi-VN"/>
        </w:rPr>
      </w:pPr>
      <w:r w:rsidRPr="00A40D17">
        <w:rPr>
          <w:lang w:val="pt-BR"/>
        </w:rPr>
        <w:t xml:space="preserve">1.2. </w:t>
      </w:r>
      <w:r w:rsidR="004F1621" w:rsidRPr="00A40D17">
        <w:rPr>
          <w:lang w:val="pt-BR"/>
        </w:rPr>
        <w:t xml:space="preserve">Phân tích yêu cầu </w:t>
      </w:r>
      <w:r w:rsidR="001E1DB3">
        <w:rPr>
          <w:lang w:val="vi-VN"/>
        </w:rPr>
        <w:t>sự kiện</w:t>
      </w:r>
    </w:p>
    <w:p w:rsidR="004F1621" w:rsidRPr="001E1DB3" w:rsidRDefault="004F1621" w:rsidP="00EF2A01">
      <w:pPr>
        <w:spacing w:beforeLines="40" w:before="96" w:afterLines="40" w:after="96" w:line="360" w:lineRule="auto"/>
        <w:ind w:left="709"/>
        <w:rPr>
          <w:lang w:val="vi-VN"/>
        </w:rPr>
      </w:pPr>
      <w:r w:rsidRPr="00A40D17">
        <w:rPr>
          <w:lang w:val="pt-BR"/>
        </w:rPr>
        <w:t xml:space="preserve">1.3. Phân tích công việc của </w:t>
      </w:r>
      <w:r w:rsidR="001E1DB3">
        <w:rPr>
          <w:lang w:val="vi-VN"/>
        </w:rPr>
        <w:t>sự kiện</w:t>
      </w:r>
    </w:p>
    <w:p w:rsidR="004F1621" w:rsidRPr="00A40D17" w:rsidRDefault="004F1621" w:rsidP="00EF2A01">
      <w:pPr>
        <w:spacing w:beforeLines="40" w:before="96" w:afterLines="40" w:after="96" w:line="360" w:lineRule="auto"/>
        <w:ind w:left="709"/>
        <w:rPr>
          <w:lang w:val="pt-BR"/>
        </w:rPr>
      </w:pPr>
    </w:p>
    <w:p w:rsidR="00565BAD" w:rsidRPr="00A40D17" w:rsidRDefault="00565BAD" w:rsidP="00E827E7">
      <w:pPr>
        <w:pStyle w:val="Demuc1"/>
        <w:rPr>
          <w:szCs w:val="24"/>
          <w:lang w:val="pt-BR"/>
        </w:rPr>
      </w:pPr>
      <w:r w:rsidRPr="00A40D17">
        <w:rPr>
          <w:szCs w:val="24"/>
          <w:lang w:val="pt-BR"/>
        </w:rPr>
        <w:t xml:space="preserve">Bài 2: </w:t>
      </w:r>
      <w:r w:rsidR="004F1621" w:rsidRPr="00A40D17">
        <w:rPr>
          <w:szCs w:val="24"/>
          <w:lang w:val="pt-BR"/>
        </w:rPr>
        <w:t>LẬP KẾ HOẠCH THIẾT KẾ</w:t>
      </w:r>
    </w:p>
    <w:p w:rsidR="00565BAD" w:rsidRPr="00A40D17" w:rsidRDefault="00565BAD" w:rsidP="00EF2A01">
      <w:pPr>
        <w:spacing w:beforeLines="40" w:before="96" w:afterLines="40" w:after="96" w:line="360" w:lineRule="auto"/>
        <w:ind w:left="709"/>
        <w:rPr>
          <w:lang w:val="pt-BR"/>
        </w:rPr>
      </w:pPr>
      <w:r w:rsidRPr="00A40D17">
        <w:rPr>
          <w:lang w:val="pt-BR"/>
        </w:rPr>
        <w:t xml:space="preserve">2.1 </w:t>
      </w:r>
      <w:r w:rsidR="004F1621" w:rsidRPr="00A40D17">
        <w:rPr>
          <w:lang w:val="pt-BR"/>
        </w:rPr>
        <w:t>Lập kế hoạch thiết kế</w:t>
      </w:r>
    </w:p>
    <w:p w:rsidR="00565BAD" w:rsidRPr="00A40D17" w:rsidRDefault="00565BAD" w:rsidP="00EF2A01">
      <w:pPr>
        <w:spacing w:beforeLines="40" w:before="96" w:afterLines="40" w:after="96" w:line="360" w:lineRule="auto"/>
        <w:ind w:left="709"/>
        <w:rPr>
          <w:lang w:val="pt-BR"/>
        </w:rPr>
      </w:pPr>
      <w:r w:rsidRPr="00A40D17">
        <w:rPr>
          <w:lang w:val="pt-BR"/>
        </w:rPr>
        <w:t xml:space="preserve">2.2 </w:t>
      </w:r>
      <w:r w:rsidR="004F1621" w:rsidRPr="00A40D17">
        <w:rPr>
          <w:lang w:val="pt-BR"/>
        </w:rPr>
        <w:t>Phân công nhiệm vụ</w:t>
      </w:r>
    </w:p>
    <w:p w:rsidR="00565BAD" w:rsidRPr="00A40D17" w:rsidRDefault="00565BAD" w:rsidP="00EF2A01">
      <w:pPr>
        <w:spacing w:beforeLines="40" w:before="96" w:afterLines="40" w:after="96" w:line="360" w:lineRule="auto"/>
        <w:ind w:left="709"/>
        <w:rPr>
          <w:lang w:val="pt-BR"/>
        </w:rPr>
      </w:pPr>
    </w:p>
    <w:p w:rsidR="00565BAD" w:rsidRPr="00A40D17" w:rsidRDefault="00565BAD" w:rsidP="00E827E7">
      <w:pPr>
        <w:pStyle w:val="Demuc1"/>
        <w:rPr>
          <w:b w:val="0"/>
          <w:szCs w:val="24"/>
          <w:lang w:val="pt-BR"/>
        </w:rPr>
      </w:pPr>
      <w:r w:rsidRPr="00A40D17">
        <w:rPr>
          <w:szCs w:val="24"/>
          <w:lang w:val="pt-BR"/>
        </w:rPr>
        <w:t xml:space="preserve">Bài 3: </w:t>
      </w:r>
      <w:r w:rsidR="004F1621" w:rsidRPr="00A40D17">
        <w:rPr>
          <w:szCs w:val="24"/>
          <w:lang w:val="pt-BR"/>
        </w:rPr>
        <w:t>QUY TRÌNH THIẾT KẾ ĐỒ ÁN</w:t>
      </w:r>
    </w:p>
    <w:p w:rsidR="00565BAD" w:rsidRPr="001E1DB3" w:rsidRDefault="00565BAD" w:rsidP="00EF2A01">
      <w:pPr>
        <w:spacing w:beforeLines="40" w:before="96" w:afterLines="40" w:after="96" w:line="360" w:lineRule="auto"/>
        <w:ind w:left="709"/>
        <w:rPr>
          <w:lang w:val="vi-VN"/>
        </w:rPr>
      </w:pPr>
      <w:r w:rsidRPr="00A40D17">
        <w:rPr>
          <w:lang w:val="pt-BR"/>
        </w:rPr>
        <w:t xml:space="preserve">3.1 </w:t>
      </w:r>
      <w:r w:rsidR="004F1621" w:rsidRPr="00A40D17">
        <w:rPr>
          <w:lang w:val="pt-BR"/>
        </w:rPr>
        <w:t xml:space="preserve">Phân tích sản phẩm thiết kế có trong </w:t>
      </w:r>
      <w:r w:rsidR="001E1DB3">
        <w:rPr>
          <w:lang w:val="vi-VN"/>
        </w:rPr>
        <w:t>sự kiện</w:t>
      </w:r>
    </w:p>
    <w:p w:rsidR="004F1621" w:rsidRPr="00A40D17" w:rsidRDefault="004F1621" w:rsidP="00EF2A01">
      <w:pPr>
        <w:spacing w:beforeLines="40" w:before="96" w:afterLines="40" w:after="96" w:line="360" w:lineRule="auto"/>
        <w:ind w:left="709"/>
        <w:rPr>
          <w:lang w:val="pt-BR"/>
        </w:rPr>
      </w:pPr>
      <w:r w:rsidRPr="00A40D17">
        <w:rPr>
          <w:lang w:val="pt-BR"/>
        </w:rPr>
        <w:t>3.2. Lên ý tưởng, vẽ bản thảo thiết kế</w:t>
      </w:r>
    </w:p>
    <w:p w:rsidR="004F1621" w:rsidRDefault="004F1621" w:rsidP="00EF2A01">
      <w:pPr>
        <w:spacing w:beforeLines="40" w:before="96" w:afterLines="40" w:after="96" w:line="360" w:lineRule="auto"/>
        <w:ind w:left="709"/>
        <w:rPr>
          <w:lang w:val="vi-VN"/>
        </w:rPr>
      </w:pPr>
      <w:r w:rsidRPr="00A40D17">
        <w:rPr>
          <w:lang w:val="pt-BR"/>
        </w:rPr>
        <w:t xml:space="preserve">3.3. Thiết kế </w:t>
      </w:r>
    </w:p>
    <w:p w:rsidR="001E1DB3" w:rsidRPr="001E1DB3" w:rsidRDefault="001E1DB3" w:rsidP="00EF2A01">
      <w:pPr>
        <w:spacing w:beforeLines="40" w:before="96" w:afterLines="40" w:after="96" w:line="360" w:lineRule="auto"/>
        <w:ind w:left="709"/>
        <w:rPr>
          <w:lang w:val="vi-VN"/>
        </w:rPr>
      </w:pPr>
      <w:r>
        <w:rPr>
          <w:lang w:val="vi-VN"/>
        </w:rPr>
        <w:t>3.4. Thi công sự kiện</w:t>
      </w:r>
    </w:p>
    <w:p w:rsidR="008A68DF" w:rsidRPr="00A40D17" w:rsidRDefault="008A68DF" w:rsidP="00EF2A01">
      <w:pPr>
        <w:spacing w:beforeLines="40" w:before="96" w:afterLines="40" w:after="96" w:line="360" w:lineRule="auto"/>
        <w:ind w:left="709"/>
        <w:rPr>
          <w:lang w:val="pt-BR"/>
        </w:rPr>
      </w:pPr>
      <w:r w:rsidRPr="00A40D17">
        <w:rPr>
          <w:lang w:val="pt-BR"/>
        </w:rPr>
        <w:t>3.</w:t>
      </w:r>
      <w:r w:rsidR="001E1DB3">
        <w:rPr>
          <w:lang w:val="vi-VN"/>
        </w:rPr>
        <w:t>5</w:t>
      </w:r>
      <w:r w:rsidRPr="00A40D17">
        <w:rPr>
          <w:lang w:val="pt-BR"/>
        </w:rPr>
        <w:t>. Nghiệm thu đồ án</w:t>
      </w:r>
    </w:p>
    <w:p w:rsidR="008A68DF" w:rsidRPr="00A40D17" w:rsidRDefault="008A68DF" w:rsidP="00EF2A01">
      <w:pPr>
        <w:tabs>
          <w:tab w:val="center" w:pos="8640"/>
        </w:tabs>
        <w:spacing w:after="120" w:line="360" w:lineRule="auto"/>
        <w:ind w:left="238" w:hanging="238"/>
        <w:jc w:val="right"/>
        <w:rPr>
          <w:i/>
          <w:lang w:val="it-IT"/>
        </w:rPr>
      </w:pPr>
    </w:p>
    <w:p w:rsidR="00A96281" w:rsidRPr="001E1DB3" w:rsidRDefault="00A96281" w:rsidP="00EF2A01">
      <w:pPr>
        <w:tabs>
          <w:tab w:val="center" w:pos="8640"/>
        </w:tabs>
        <w:spacing w:after="120" w:line="360" w:lineRule="auto"/>
        <w:ind w:left="238" w:hanging="238"/>
        <w:jc w:val="right"/>
        <w:rPr>
          <w:i/>
          <w:lang w:val="vi-VN"/>
        </w:rPr>
      </w:pPr>
      <w:r w:rsidRPr="00A40D17">
        <w:rPr>
          <w:i/>
          <w:lang w:val="it-IT"/>
        </w:rPr>
        <w:t>TP. Hồ Chí Minh, ngày</w:t>
      </w:r>
      <w:r w:rsidR="001E4666" w:rsidRPr="00A40D17">
        <w:rPr>
          <w:i/>
          <w:lang w:val="it-IT"/>
        </w:rPr>
        <w:t xml:space="preserve"> </w:t>
      </w:r>
      <w:r w:rsidR="001E1DB3">
        <w:rPr>
          <w:i/>
          <w:lang w:val="vi-VN"/>
        </w:rPr>
        <w:t>.........</w:t>
      </w:r>
      <w:bookmarkStart w:id="2" w:name="_GoBack"/>
      <w:bookmarkEnd w:id="2"/>
    </w:p>
    <w:p w:rsidR="00BC2EC5" w:rsidRPr="00A40D17" w:rsidRDefault="001E4666" w:rsidP="00EF2A01">
      <w:pPr>
        <w:tabs>
          <w:tab w:val="center" w:pos="2250"/>
          <w:tab w:val="center" w:pos="7470"/>
        </w:tabs>
        <w:spacing w:line="360" w:lineRule="auto"/>
        <w:rPr>
          <w:b/>
          <w:lang w:val="it-IT"/>
        </w:rPr>
      </w:pPr>
      <w:r w:rsidRPr="00A40D17">
        <w:rPr>
          <w:b/>
          <w:lang w:val="it-IT"/>
        </w:rPr>
        <w:tab/>
      </w:r>
      <w:r w:rsidR="00854EF4" w:rsidRPr="00A40D17">
        <w:rPr>
          <w:b/>
          <w:lang w:val="it-IT"/>
        </w:rPr>
        <w:t>BGH duyệt</w:t>
      </w:r>
      <w:r w:rsidR="003E2545" w:rsidRPr="00A40D17">
        <w:rPr>
          <w:b/>
          <w:lang w:val="it-IT"/>
        </w:rPr>
        <w:tab/>
      </w:r>
      <w:r w:rsidR="00A96281" w:rsidRPr="00A40D17">
        <w:rPr>
          <w:b/>
          <w:lang w:val="it-IT"/>
        </w:rPr>
        <w:t xml:space="preserve">Trưởng </w:t>
      </w:r>
      <w:r w:rsidR="00854EF4" w:rsidRPr="00A40D17">
        <w:rPr>
          <w:b/>
          <w:lang w:val="it-IT"/>
        </w:rPr>
        <w:t>khoa/bộ môn</w:t>
      </w:r>
    </w:p>
    <w:p w:rsidR="00854EF4" w:rsidRPr="00A40D17" w:rsidRDefault="00BC2EC5" w:rsidP="00EF2A01">
      <w:pPr>
        <w:tabs>
          <w:tab w:val="center" w:pos="2250"/>
          <w:tab w:val="center" w:pos="7470"/>
        </w:tabs>
        <w:spacing w:line="360" w:lineRule="auto"/>
        <w:rPr>
          <w:b/>
          <w:lang w:val="it-IT"/>
        </w:rPr>
      </w:pPr>
      <w:r w:rsidRPr="00A40D17">
        <w:rPr>
          <w:b/>
          <w:lang w:val="it-IT"/>
        </w:rPr>
        <w:tab/>
      </w:r>
    </w:p>
    <w:p w:rsidR="00854EF4" w:rsidRPr="00A40D17" w:rsidRDefault="00854EF4" w:rsidP="00854EF4">
      <w:pPr>
        <w:tabs>
          <w:tab w:val="center" w:pos="2250"/>
          <w:tab w:val="center" w:pos="7470"/>
        </w:tabs>
        <w:rPr>
          <w:b/>
          <w:lang w:val="it-IT"/>
        </w:rPr>
      </w:pPr>
      <w:r w:rsidRPr="00A40D17">
        <w:rPr>
          <w:b/>
          <w:lang w:val="it-IT"/>
        </w:rPr>
        <w:tab/>
      </w:r>
    </w:p>
    <w:p w:rsidR="00854EF4" w:rsidRPr="00A40D17" w:rsidRDefault="00854EF4" w:rsidP="00854EF4">
      <w:pPr>
        <w:tabs>
          <w:tab w:val="center" w:pos="2250"/>
          <w:tab w:val="center" w:pos="7470"/>
        </w:tabs>
        <w:rPr>
          <w:b/>
          <w:lang w:val="it-IT"/>
        </w:rPr>
      </w:pPr>
      <w:r w:rsidRPr="00A40D17">
        <w:rPr>
          <w:b/>
          <w:lang w:val="it-IT"/>
        </w:rPr>
        <w:tab/>
      </w:r>
    </w:p>
    <w:p w:rsidR="00D51D2C" w:rsidRPr="00A40D17" w:rsidRDefault="00854EF4" w:rsidP="00854EF4">
      <w:pPr>
        <w:tabs>
          <w:tab w:val="center" w:pos="2250"/>
          <w:tab w:val="center" w:pos="7470"/>
        </w:tabs>
        <w:rPr>
          <w:b/>
          <w:lang w:val="it-IT"/>
        </w:rPr>
      </w:pPr>
      <w:r w:rsidRPr="00A40D17">
        <w:rPr>
          <w:b/>
          <w:lang w:val="it-IT"/>
        </w:rPr>
        <w:tab/>
      </w:r>
    </w:p>
    <w:sectPr w:rsidR="00D51D2C" w:rsidRPr="00A40D17" w:rsidSect="00F168D8">
      <w:footerReference w:type="even" r:id="rId13"/>
      <w:footerReference w:type="default" r:id="rId14"/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418" w:rsidRDefault="008E5418">
      <w:r>
        <w:separator/>
      </w:r>
    </w:p>
  </w:endnote>
  <w:endnote w:type="continuationSeparator" w:id="0">
    <w:p w:rsidR="008E5418" w:rsidRDefault="008E5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A3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677E" w:rsidRDefault="003B677E" w:rsidP="00F2517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11</w:t>
    </w:r>
    <w:r>
      <w:rPr>
        <w:rStyle w:val="PageNumber"/>
      </w:rPr>
      <w:fldChar w:fldCharType="end"/>
    </w:r>
  </w:p>
  <w:p w:rsidR="003B677E" w:rsidRDefault="003B677E" w:rsidP="00F2517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677E" w:rsidRDefault="003B677E" w:rsidP="00F2517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E1DB3">
      <w:rPr>
        <w:rStyle w:val="PageNumber"/>
        <w:noProof/>
      </w:rPr>
      <w:t>4</w:t>
    </w:r>
    <w:r>
      <w:rPr>
        <w:rStyle w:val="PageNumber"/>
      </w:rPr>
      <w:fldChar w:fldCharType="end"/>
    </w:r>
  </w:p>
  <w:p w:rsidR="003B677E" w:rsidRDefault="003B677E" w:rsidP="00F2517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418" w:rsidRDefault="008E5418">
      <w:r>
        <w:separator/>
      </w:r>
    </w:p>
  </w:footnote>
  <w:footnote w:type="continuationSeparator" w:id="0">
    <w:p w:rsidR="008E5418" w:rsidRDefault="008E54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257D9"/>
    <w:multiLevelType w:val="hybridMultilevel"/>
    <w:tmpl w:val="164CBC7C"/>
    <w:lvl w:ilvl="0" w:tplc="88CA46F0">
      <w:start w:val="1"/>
      <w:numFmt w:val="bullet"/>
      <w:pStyle w:val="Heading4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7505E6"/>
    <w:multiLevelType w:val="hybridMultilevel"/>
    <w:tmpl w:val="F93AA80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406E10AD"/>
    <w:multiLevelType w:val="multilevel"/>
    <w:tmpl w:val="C69CF48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472E6207"/>
    <w:multiLevelType w:val="hybridMultilevel"/>
    <w:tmpl w:val="F7C0270E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53B623F5"/>
    <w:multiLevelType w:val="hybridMultilevel"/>
    <w:tmpl w:val="F3A00BEE"/>
    <w:lvl w:ilvl="0" w:tplc="6274591C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57966FF9"/>
    <w:multiLevelType w:val="hybridMultilevel"/>
    <w:tmpl w:val="1504BE4C"/>
    <w:lvl w:ilvl="0" w:tplc="E6A851FC">
      <w:start w:val="1"/>
      <w:numFmt w:val="bullet"/>
      <w:pStyle w:val="Demuc5"/>
      <w:lvlText w:val=""/>
      <w:lvlJc w:val="left"/>
      <w:pPr>
        <w:ind w:left="2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70" w:hanging="360"/>
      </w:pPr>
      <w:rPr>
        <w:rFonts w:ascii="Wingdings" w:hAnsi="Wingdings" w:hint="default"/>
      </w:rPr>
    </w:lvl>
  </w:abstractNum>
  <w:abstractNum w:abstractNumId="6">
    <w:nsid w:val="60223546"/>
    <w:multiLevelType w:val="hybridMultilevel"/>
    <w:tmpl w:val="10ACEB38"/>
    <w:lvl w:ilvl="0" w:tplc="04090001">
      <w:start w:val="1"/>
      <w:numFmt w:val="bullet"/>
      <w:lvlText w:val=""/>
      <w:lvlJc w:val="left"/>
      <w:pPr>
        <w:ind w:left="2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6"/>
  </w:num>
  <w:num w:numId="5">
    <w:abstractNumId w:val="5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72C"/>
    <w:rsid w:val="000019A8"/>
    <w:rsid w:val="0000283D"/>
    <w:rsid w:val="00003069"/>
    <w:rsid w:val="00010C5D"/>
    <w:rsid w:val="00013475"/>
    <w:rsid w:val="00016415"/>
    <w:rsid w:val="00017850"/>
    <w:rsid w:val="00021A99"/>
    <w:rsid w:val="00022603"/>
    <w:rsid w:val="00022F3D"/>
    <w:rsid w:val="00023751"/>
    <w:rsid w:val="00027F0E"/>
    <w:rsid w:val="00031F1B"/>
    <w:rsid w:val="0003213A"/>
    <w:rsid w:val="00033032"/>
    <w:rsid w:val="00034A60"/>
    <w:rsid w:val="000358A9"/>
    <w:rsid w:val="00037A02"/>
    <w:rsid w:val="00043885"/>
    <w:rsid w:val="000454FB"/>
    <w:rsid w:val="00045A58"/>
    <w:rsid w:val="000475C0"/>
    <w:rsid w:val="0005096E"/>
    <w:rsid w:val="00054B8B"/>
    <w:rsid w:val="000575B4"/>
    <w:rsid w:val="00063B32"/>
    <w:rsid w:val="00067130"/>
    <w:rsid w:val="00071A7D"/>
    <w:rsid w:val="00071B49"/>
    <w:rsid w:val="0007232D"/>
    <w:rsid w:val="000723D3"/>
    <w:rsid w:val="000741C0"/>
    <w:rsid w:val="00075C75"/>
    <w:rsid w:val="0007628B"/>
    <w:rsid w:val="000803E1"/>
    <w:rsid w:val="0008382C"/>
    <w:rsid w:val="00085CAE"/>
    <w:rsid w:val="00086DF0"/>
    <w:rsid w:val="00087906"/>
    <w:rsid w:val="00090D3C"/>
    <w:rsid w:val="00091D8F"/>
    <w:rsid w:val="000951F6"/>
    <w:rsid w:val="00097B62"/>
    <w:rsid w:val="000A0F1A"/>
    <w:rsid w:val="000A340E"/>
    <w:rsid w:val="000A3455"/>
    <w:rsid w:val="000A374F"/>
    <w:rsid w:val="000B5929"/>
    <w:rsid w:val="000B68D1"/>
    <w:rsid w:val="000B6A10"/>
    <w:rsid w:val="000B7923"/>
    <w:rsid w:val="000D1D03"/>
    <w:rsid w:val="000D32DE"/>
    <w:rsid w:val="000D3B8B"/>
    <w:rsid w:val="000D56DC"/>
    <w:rsid w:val="000D65D3"/>
    <w:rsid w:val="000D6CB0"/>
    <w:rsid w:val="000E1054"/>
    <w:rsid w:val="000E1653"/>
    <w:rsid w:val="000E19AF"/>
    <w:rsid w:val="000E7888"/>
    <w:rsid w:val="000E7C08"/>
    <w:rsid w:val="000F0346"/>
    <w:rsid w:val="000F19C0"/>
    <w:rsid w:val="00102952"/>
    <w:rsid w:val="00104803"/>
    <w:rsid w:val="00106FCA"/>
    <w:rsid w:val="001144F9"/>
    <w:rsid w:val="00115C3B"/>
    <w:rsid w:val="00116D1A"/>
    <w:rsid w:val="00117002"/>
    <w:rsid w:val="00120373"/>
    <w:rsid w:val="00120CBF"/>
    <w:rsid w:val="00122AFA"/>
    <w:rsid w:val="001259C5"/>
    <w:rsid w:val="00130428"/>
    <w:rsid w:val="00137654"/>
    <w:rsid w:val="00142BFE"/>
    <w:rsid w:val="00145B3C"/>
    <w:rsid w:val="00146EDF"/>
    <w:rsid w:val="001476D2"/>
    <w:rsid w:val="0015097D"/>
    <w:rsid w:val="00152F6D"/>
    <w:rsid w:val="00155AE0"/>
    <w:rsid w:val="0015761E"/>
    <w:rsid w:val="0016229E"/>
    <w:rsid w:val="001631C2"/>
    <w:rsid w:val="00167966"/>
    <w:rsid w:val="00171F91"/>
    <w:rsid w:val="00172D21"/>
    <w:rsid w:val="00173E98"/>
    <w:rsid w:val="00174181"/>
    <w:rsid w:val="00174EF3"/>
    <w:rsid w:val="00175BA1"/>
    <w:rsid w:val="00176B88"/>
    <w:rsid w:val="001815FB"/>
    <w:rsid w:val="001837AD"/>
    <w:rsid w:val="00187FAA"/>
    <w:rsid w:val="00190B66"/>
    <w:rsid w:val="00190E32"/>
    <w:rsid w:val="00191369"/>
    <w:rsid w:val="00194BEB"/>
    <w:rsid w:val="0019627E"/>
    <w:rsid w:val="00196755"/>
    <w:rsid w:val="001A0760"/>
    <w:rsid w:val="001A4F9A"/>
    <w:rsid w:val="001A54FB"/>
    <w:rsid w:val="001A6E3E"/>
    <w:rsid w:val="001A75D9"/>
    <w:rsid w:val="001B2FF2"/>
    <w:rsid w:val="001B39A4"/>
    <w:rsid w:val="001B3D8A"/>
    <w:rsid w:val="001B6DCB"/>
    <w:rsid w:val="001C0208"/>
    <w:rsid w:val="001C22E4"/>
    <w:rsid w:val="001C42ED"/>
    <w:rsid w:val="001C5879"/>
    <w:rsid w:val="001C63EE"/>
    <w:rsid w:val="001C6664"/>
    <w:rsid w:val="001C6A74"/>
    <w:rsid w:val="001C7022"/>
    <w:rsid w:val="001D09A9"/>
    <w:rsid w:val="001D2B04"/>
    <w:rsid w:val="001D6351"/>
    <w:rsid w:val="001D6DCC"/>
    <w:rsid w:val="001E046B"/>
    <w:rsid w:val="001E1DB3"/>
    <w:rsid w:val="001E20A6"/>
    <w:rsid w:val="001E4666"/>
    <w:rsid w:val="001E50A0"/>
    <w:rsid w:val="001F02DC"/>
    <w:rsid w:val="001F1C67"/>
    <w:rsid w:val="001F2C2D"/>
    <w:rsid w:val="001F6994"/>
    <w:rsid w:val="001F7EA8"/>
    <w:rsid w:val="002006AF"/>
    <w:rsid w:val="002012F2"/>
    <w:rsid w:val="0020171E"/>
    <w:rsid w:val="00202A1D"/>
    <w:rsid w:val="00203B57"/>
    <w:rsid w:val="00207F2E"/>
    <w:rsid w:val="0021122B"/>
    <w:rsid w:val="00211363"/>
    <w:rsid w:val="0021169A"/>
    <w:rsid w:val="0021308D"/>
    <w:rsid w:val="002136CC"/>
    <w:rsid w:val="00215CA8"/>
    <w:rsid w:val="002175B5"/>
    <w:rsid w:val="002213FE"/>
    <w:rsid w:val="002238EF"/>
    <w:rsid w:val="002252CC"/>
    <w:rsid w:val="00236D86"/>
    <w:rsid w:val="00243386"/>
    <w:rsid w:val="00243E8B"/>
    <w:rsid w:val="00246BC7"/>
    <w:rsid w:val="0025377D"/>
    <w:rsid w:val="0025453E"/>
    <w:rsid w:val="00262658"/>
    <w:rsid w:val="00263F24"/>
    <w:rsid w:val="00266555"/>
    <w:rsid w:val="00266D95"/>
    <w:rsid w:val="00273247"/>
    <w:rsid w:val="00273F09"/>
    <w:rsid w:val="0028162C"/>
    <w:rsid w:val="00290E10"/>
    <w:rsid w:val="0029329D"/>
    <w:rsid w:val="002A179E"/>
    <w:rsid w:val="002A3A7A"/>
    <w:rsid w:val="002A5398"/>
    <w:rsid w:val="002A65E6"/>
    <w:rsid w:val="002B0E35"/>
    <w:rsid w:val="002C0C5E"/>
    <w:rsid w:val="002C4068"/>
    <w:rsid w:val="002C4F1F"/>
    <w:rsid w:val="002D1ADE"/>
    <w:rsid w:val="002D2C73"/>
    <w:rsid w:val="002D3FFD"/>
    <w:rsid w:val="002D4DC7"/>
    <w:rsid w:val="002D4FE2"/>
    <w:rsid w:val="002E152F"/>
    <w:rsid w:val="002E33B4"/>
    <w:rsid w:val="002E60FD"/>
    <w:rsid w:val="002F2645"/>
    <w:rsid w:val="002F2AD4"/>
    <w:rsid w:val="002F5D01"/>
    <w:rsid w:val="00300474"/>
    <w:rsid w:val="00303287"/>
    <w:rsid w:val="00303358"/>
    <w:rsid w:val="00317858"/>
    <w:rsid w:val="0032389B"/>
    <w:rsid w:val="00327F0D"/>
    <w:rsid w:val="00334315"/>
    <w:rsid w:val="00335E76"/>
    <w:rsid w:val="003362EC"/>
    <w:rsid w:val="00337A4C"/>
    <w:rsid w:val="003408E5"/>
    <w:rsid w:val="00353AF7"/>
    <w:rsid w:val="00356920"/>
    <w:rsid w:val="00357954"/>
    <w:rsid w:val="00361968"/>
    <w:rsid w:val="00361A81"/>
    <w:rsid w:val="003622A9"/>
    <w:rsid w:val="003626D9"/>
    <w:rsid w:val="0036524B"/>
    <w:rsid w:val="003663D1"/>
    <w:rsid w:val="0037378A"/>
    <w:rsid w:val="003744F9"/>
    <w:rsid w:val="00374C67"/>
    <w:rsid w:val="003751AC"/>
    <w:rsid w:val="0037663F"/>
    <w:rsid w:val="003779C1"/>
    <w:rsid w:val="00377E01"/>
    <w:rsid w:val="00377F4B"/>
    <w:rsid w:val="003809F3"/>
    <w:rsid w:val="0038282F"/>
    <w:rsid w:val="003834C7"/>
    <w:rsid w:val="00385CBC"/>
    <w:rsid w:val="0039004F"/>
    <w:rsid w:val="0039019B"/>
    <w:rsid w:val="00390D25"/>
    <w:rsid w:val="00390EE1"/>
    <w:rsid w:val="00393C90"/>
    <w:rsid w:val="0039420E"/>
    <w:rsid w:val="00397AA6"/>
    <w:rsid w:val="003A0C01"/>
    <w:rsid w:val="003A25C3"/>
    <w:rsid w:val="003A27D9"/>
    <w:rsid w:val="003B2F23"/>
    <w:rsid w:val="003B44AD"/>
    <w:rsid w:val="003B48CC"/>
    <w:rsid w:val="003B677E"/>
    <w:rsid w:val="003C731A"/>
    <w:rsid w:val="003C74B0"/>
    <w:rsid w:val="003D152E"/>
    <w:rsid w:val="003D285E"/>
    <w:rsid w:val="003D47A5"/>
    <w:rsid w:val="003D4AE1"/>
    <w:rsid w:val="003D4FDD"/>
    <w:rsid w:val="003D5585"/>
    <w:rsid w:val="003E1EFE"/>
    <w:rsid w:val="003E2545"/>
    <w:rsid w:val="003E75EC"/>
    <w:rsid w:val="003F145D"/>
    <w:rsid w:val="003F2077"/>
    <w:rsid w:val="003F637F"/>
    <w:rsid w:val="003F6F66"/>
    <w:rsid w:val="00401EC1"/>
    <w:rsid w:val="00402EA0"/>
    <w:rsid w:val="004051D9"/>
    <w:rsid w:val="00406629"/>
    <w:rsid w:val="004156AD"/>
    <w:rsid w:val="00415C23"/>
    <w:rsid w:val="004174E2"/>
    <w:rsid w:val="004174E4"/>
    <w:rsid w:val="00420A3C"/>
    <w:rsid w:val="00420F0F"/>
    <w:rsid w:val="004252C4"/>
    <w:rsid w:val="00426A8E"/>
    <w:rsid w:val="00433B5E"/>
    <w:rsid w:val="00435079"/>
    <w:rsid w:val="00437365"/>
    <w:rsid w:val="004407C1"/>
    <w:rsid w:val="0044189D"/>
    <w:rsid w:val="0044280C"/>
    <w:rsid w:val="00444207"/>
    <w:rsid w:val="00444F83"/>
    <w:rsid w:val="004452D7"/>
    <w:rsid w:val="004526F1"/>
    <w:rsid w:val="0045521F"/>
    <w:rsid w:val="004555C3"/>
    <w:rsid w:val="00457FAF"/>
    <w:rsid w:val="0046008E"/>
    <w:rsid w:val="00462D05"/>
    <w:rsid w:val="00471C56"/>
    <w:rsid w:val="00474125"/>
    <w:rsid w:val="00476CB8"/>
    <w:rsid w:val="004842F7"/>
    <w:rsid w:val="00485282"/>
    <w:rsid w:val="00486BEC"/>
    <w:rsid w:val="00490C60"/>
    <w:rsid w:val="00497E4D"/>
    <w:rsid w:val="004A0DBF"/>
    <w:rsid w:val="004A4233"/>
    <w:rsid w:val="004B05A5"/>
    <w:rsid w:val="004B1A0E"/>
    <w:rsid w:val="004B253C"/>
    <w:rsid w:val="004B45F4"/>
    <w:rsid w:val="004B7A46"/>
    <w:rsid w:val="004C52C1"/>
    <w:rsid w:val="004D2347"/>
    <w:rsid w:val="004D324D"/>
    <w:rsid w:val="004D3CAE"/>
    <w:rsid w:val="004E0556"/>
    <w:rsid w:val="004E5774"/>
    <w:rsid w:val="004F1621"/>
    <w:rsid w:val="004F5FC5"/>
    <w:rsid w:val="00500563"/>
    <w:rsid w:val="00505072"/>
    <w:rsid w:val="005114DC"/>
    <w:rsid w:val="0051198C"/>
    <w:rsid w:val="005124F9"/>
    <w:rsid w:val="00520023"/>
    <w:rsid w:val="005364BE"/>
    <w:rsid w:val="0054251C"/>
    <w:rsid w:val="0054789E"/>
    <w:rsid w:val="005516FD"/>
    <w:rsid w:val="00556966"/>
    <w:rsid w:val="00556B91"/>
    <w:rsid w:val="00562062"/>
    <w:rsid w:val="0056321C"/>
    <w:rsid w:val="00563B57"/>
    <w:rsid w:val="00564E3E"/>
    <w:rsid w:val="00565BAD"/>
    <w:rsid w:val="0056700C"/>
    <w:rsid w:val="00567D89"/>
    <w:rsid w:val="0057078B"/>
    <w:rsid w:val="005777AE"/>
    <w:rsid w:val="00580B79"/>
    <w:rsid w:val="00582AE8"/>
    <w:rsid w:val="00582E79"/>
    <w:rsid w:val="00583412"/>
    <w:rsid w:val="00585FEC"/>
    <w:rsid w:val="00587B33"/>
    <w:rsid w:val="005905CE"/>
    <w:rsid w:val="005A1344"/>
    <w:rsid w:val="005A1986"/>
    <w:rsid w:val="005A30E7"/>
    <w:rsid w:val="005A509C"/>
    <w:rsid w:val="005B4D6A"/>
    <w:rsid w:val="005C1389"/>
    <w:rsid w:val="005C3DD4"/>
    <w:rsid w:val="005C3E32"/>
    <w:rsid w:val="005C6DA6"/>
    <w:rsid w:val="005D28E4"/>
    <w:rsid w:val="005D584E"/>
    <w:rsid w:val="005D5DF3"/>
    <w:rsid w:val="005E36D8"/>
    <w:rsid w:val="005E4B11"/>
    <w:rsid w:val="005E7FEE"/>
    <w:rsid w:val="005F1F78"/>
    <w:rsid w:val="005F5B63"/>
    <w:rsid w:val="005F6D79"/>
    <w:rsid w:val="005F6E60"/>
    <w:rsid w:val="00600A07"/>
    <w:rsid w:val="00603BC1"/>
    <w:rsid w:val="00607179"/>
    <w:rsid w:val="00611F58"/>
    <w:rsid w:val="006203AD"/>
    <w:rsid w:val="00621B80"/>
    <w:rsid w:val="00625A76"/>
    <w:rsid w:val="00630396"/>
    <w:rsid w:val="00630FA5"/>
    <w:rsid w:val="00633292"/>
    <w:rsid w:val="00633DF4"/>
    <w:rsid w:val="00634DE9"/>
    <w:rsid w:val="00637159"/>
    <w:rsid w:val="00637199"/>
    <w:rsid w:val="00640824"/>
    <w:rsid w:val="006411D9"/>
    <w:rsid w:val="00645BF2"/>
    <w:rsid w:val="00651864"/>
    <w:rsid w:val="00652DA6"/>
    <w:rsid w:val="006533F4"/>
    <w:rsid w:val="0066337E"/>
    <w:rsid w:val="00665A56"/>
    <w:rsid w:val="00671715"/>
    <w:rsid w:val="0067178C"/>
    <w:rsid w:val="00672EB4"/>
    <w:rsid w:val="00673067"/>
    <w:rsid w:val="0067346C"/>
    <w:rsid w:val="00673737"/>
    <w:rsid w:val="006739FB"/>
    <w:rsid w:val="00676BE3"/>
    <w:rsid w:val="00681479"/>
    <w:rsid w:val="00690F03"/>
    <w:rsid w:val="00691904"/>
    <w:rsid w:val="00693B26"/>
    <w:rsid w:val="006A4FB9"/>
    <w:rsid w:val="006A7467"/>
    <w:rsid w:val="006A756A"/>
    <w:rsid w:val="006B1284"/>
    <w:rsid w:val="006B292B"/>
    <w:rsid w:val="006B3244"/>
    <w:rsid w:val="006B6F9B"/>
    <w:rsid w:val="006C26EF"/>
    <w:rsid w:val="006C51B8"/>
    <w:rsid w:val="006C7EBE"/>
    <w:rsid w:val="006D2FEE"/>
    <w:rsid w:val="006D5A74"/>
    <w:rsid w:val="006E2D8A"/>
    <w:rsid w:val="006E4689"/>
    <w:rsid w:val="006F223E"/>
    <w:rsid w:val="006F42E5"/>
    <w:rsid w:val="006F5097"/>
    <w:rsid w:val="00702D48"/>
    <w:rsid w:val="007032D8"/>
    <w:rsid w:val="0070411F"/>
    <w:rsid w:val="00704CD7"/>
    <w:rsid w:val="00706545"/>
    <w:rsid w:val="00710FE6"/>
    <w:rsid w:val="007163AA"/>
    <w:rsid w:val="007170E3"/>
    <w:rsid w:val="00725C79"/>
    <w:rsid w:val="00727446"/>
    <w:rsid w:val="0073360A"/>
    <w:rsid w:val="0074131E"/>
    <w:rsid w:val="00742825"/>
    <w:rsid w:val="00743D5E"/>
    <w:rsid w:val="00744D5E"/>
    <w:rsid w:val="00746225"/>
    <w:rsid w:val="007474B3"/>
    <w:rsid w:val="00747B3F"/>
    <w:rsid w:val="00753FBA"/>
    <w:rsid w:val="00756AEA"/>
    <w:rsid w:val="007607C0"/>
    <w:rsid w:val="00760913"/>
    <w:rsid w:val="0076141B"/>
    <w:rsid w:val="0076247E"/>
    <w:rsid w:val="00765A72"/>
    <w:rsid w:val="00770682"/>
    <w:rsid w:val="00771BA7"/>
    <w:rsid w:val="007744EE"/>
    <w:rsid w:val="00775DE9"/>
    <w:rsid w:val="007765CB"/>
    <w:rsid w:val="00776714"/>
    <w:rsid w:val="00782C95"/>
    <w:rsid w:val="00784D55"/>
    <w:rsid w:val="00787BCC"/>
    <w:rsid w:val="00787FD9"/>
    <w:rsid w:val="00791BF0"/>
    <w:rsid w:val="007923D4"/>
    <w:rsid w:val="00794C12"/>
    <w:rsid w:val="00794DF5"/>
    <w:rsid w:val="007951AA"/>
    <w:rsid w:val="00795595"/>
    <w:rsid w:val="00795800"/>
    <w:rsid w:val="007A5594"/>
    <w:rsid w:val="007A653E"/>
    <w:rsid w:val="007A714B"/>
    <w:rsid w:val="007A7DEE"/>
    <w:rsid w:val="007B253F"/>
    <w:rsid w:val="007B46C8"/>
    <w:rsid w:val="007C192E"/>
    <w:rsid w:val="007C4098"/>
    <w:rsid w:val="007C5932"/>
    <w:rsid w:val="007C738C"/>
    <w:rsid w:val="007D2C04"/>
    <w:rsid w:val="007D4D33"/>
    <w:rsid w:val="007E00EB"/>
    <w:rsid w:val="007E236A"/>
    <w:rsid w:val="007E2A31"/>
    <w:rsid w:val="007E2FAB"/>
    <w:rsid w:val="007E5572"/>
    <w:rsid w:val="007F1896"/>
    <w:rsid w:val="007F1A6E"/>
    <w:rsid w:val="007F2E58"/>
    <w:rsid w:val="007F4AB7"/>
    <w:rsid w:val="007F61AD"/>
    <w:rsid w:val="00804C48"/>
    <w:rsid w:val="00807C71"/>
    <w:rsid w:val="008100DD"/>
    <w:rsid w:val="008104E0"/>
    <w:rsid w:val="00820C92"/>
    <w:rsid w:val="00823FBC"/>
    <w:rsid w:val="0083118B"/>
    <w:rsid w:val="00842F5B"/>
    <w:rsid w:val="00844077"/>
    <w:rsid w:val="00844FFD"/>
    <w:rsid w:val="00847582"/>
    <w:rsid w:val="00847B4A"/>
    <w:rsid w:val="00850674"/>
    <w:rsid w:val="008514E0"/>
    <w:rsid w:val="0085199A"/>
    <w:rsid w:val="0085238C"/>
    <w:rsid w:val="0085328C"/>
    <w:rsid w:val="00854EF4"/>
    <w:rsid w:val="0085560C"/>
    <w:rsid w:val="00855E8D"/>
    <w:rsid w:val="00856F74"/>
    <w:rsid w:val="0086240E"/>
    <w:rsid w:val="0086319D"/>
    <w:rsid w:val="00865AE8"/>
    <w:rsid w:val="00866742"/>
    <w:rsid w:val="0087323E"/>
    <w:rsid w:val="0087427B"/>
    <w:rsid w:val="008746ED"/>
    <w:rsid w:val="00875AF5"/>
    <w:rsid w:val="008808E7"/>
    <w:rsid w:val="00881A36"/>
    <w:rsid w:val="0088572C"/>
    <w:rsid w:val="00886E3E"/>
    <w:rsid w:val="00893189"/>
    <w:rsid w:val="008946F3"/>
    <w:rsid w:val="00894D1F"/>
    <w:rsid w:val="00894F3F"/>
    <w:rsid w:val="0089583A"/>
    <w:rsid w:val="008A1A76"/>
    <w:rsid w:val="008A4E58"/>
    <w:rsid w:val="008A52B1"/>
    <w:rsid w:val="008A68DF"/>
    <w:rsid w:val="008B7AEA"/>
    <w:rsid w:val="008C13A0"/>
    <w:rsid w:val="008C2D6F"/>
    <w:rsid w:val="008D2633"/>
    <w:rsid w:val="008D725F"/>
    <w:rsid w:val="008E0BAF"/>
    <w:rsid w:val="008E3FAA"/>
    <w:rsid w:val="008E5418"/>
    <w:rsid w:val="008F0989"/>
    <w:rsid w:val="008F0CC7"/>
    <w:rsid w:val="008F3E47"/>
    <w:rsid w:val="008F6D77"/>
    <w:rsid w:val="009018FE"/>
    <w:rsid w:val="00901A15"/>
    <w:rsid w:val="00901BBF"/>
    <w:rsid w:val="00912F35"/>
    <w:rsid w:val="009164D3"/>
    <w:rsid w:val="00917A96"/>
    <w:rsid w:val="009200E2"/>
    <w:rsid w:val="00921508"/>
    <w:rsid w:val="00931AC0"/>
    <w:rsid w:val="00931D2F"/>
    <w:rsid w:val="009422CD"/>
    <w:rsid w:val="00951105"/>
    <w:rsid w:val="0095361D"/>
    <w:rsid w:val="00954DAF"/>
    <w:rsid w:val="00956869"/>
    <w:rsid w:val="00956D33"/>
    <w:rsid w:val="009629FF"/>
    <w:rsid w:val="009657BC"/>
    <w:rsid w:val="00967FF3"/>
    <w:rsid w:val="0097140A"/>
    <w:rsid w:val="00975838"/>
    <w:rsid w:val="009775B3"/>
    <w:rsid w:val="00977EA0"/>
    <w:rsid w:val="0099234E"/>
    <w:rsid w:val="009A3C45"/>
    <w:rsid w:val="009A558F"/>
    <w:rsid w:val="009B124D"/>
    <w:rsid w:val="009B1BA0"/>
    <w:rsid w:val="009B26C1"/>
    <w:rsid w:val="009B30E5"/>
    <w:rsid w:val="009B423E"/>
    <w:rsid w:val="009C4BE0"/>
    <w:rsid w:val="009C5239"/>
    <w:rsid w:val="009C7CC5"/>
    <w:rsid w:val="009C7FA4"/>
    <w:rsid w:val="009D2B2F"/>
    <w:rsid w:val="009D4F6A"/>
    <w:rsid w:val="009E04FF"/>
    <w:rsid w:val="009E31E1"/>
    <w:rsid w:val="009E384F"/>
    <w:rsid w:val="009E4256"/>
    <w:rsid w:val="009E4426"/>
    <w:rsid w:val="009F3C21"/>
    <w:rsid w:val="009F4B3A"/>
    <w:rsid w:val="009F7877"/>
    <w:rsid w:val="009F7F41"/>
    <w:rsid w:val="00A01133"/>
    <w:rsid w:val="00A0330A"/>
    <w:rsid w:val="00A06836"/>
    <w:rsid w:val="00A073CD"/>
    <w:rsid w:val="00A10F97"/>
    <w:rsid w:val="00A1331B"/>
    <w:rsid w:val="00A15699"/>
    <w:rsid w:val="00A168A1"/>
    <w:rsid w:val="00A17EDE"/>
    <w:rsid w:val="00A2245B"/>
    <w:rsid w:val="00A23F65"/>
    <w:rsid w:val="00A25A55"/>
    <w:rsid w:val="00A260CA"/>
    <w:rsid w:val="00A36CD9"/>
    <w:rsid w:val="00A36D19"/>
    <w:rsid w:val="00A36E30"/>
    <w:rsid w:val="00A40D17"/>
    <w:rsid w:val="00A4271C"/>
    <w:rsid w:val="00A43DCE"/>
    <w:rsid w:val="00A44A53"/>
    <w:rsid w:val="00A528FC"/>
    <w:rsid w:val="00A54D41"/>
    <w:rsid w:val="00A577CA"/>
    <w:rsid w:val="00A60378"/>
    <w:rsid w:val="00A6253A"/>
    <w:rsid w:val="00A628AD"/>
    <w:rsid w:val="00A66879"/>
    <w:rsid w:val="00A67A08"/>
    <w:rsid w:val="00A70018"/>
    <w:rsid w:val="00A73C1B"/>
    <w:rsid w:val="00A77B69"/>
    <w:rsid w:val="00A77CA7"/>
    <w:rsid w:val="00A81E7F"/>
    <w:rsid w:val="00A8507F"/>
    <w:rsid w:val="00A91255"/>
    <w:rsid w:val="00A96281"/>
    <w:rsid w:val="00A963C8"/>
    <w:rsid w:val="00A96BA9"/>
    <w:rsid w:val="00A97434"/>
    <w:rsid w:val="00AA0409"/>
    <w:rsid w:val="00AA68A4"/>
    <w:rsid w:val="00AA760B"/>
    <w:rsid w:val="00AB26A3"/>
    <w:rsid w:val="00AC2FB2"/>
    <w:rsid w:val="00AC32A7"/>
    <w:rsid w:val="00AC4992"/>
    <w:rsid w:val="00AC49AF"/>
    <w:rsid w:val="00AD1AAF"/>
    <w:rsid w:val="00AD627B"/>
    <w:rsid w:val="00AD6B73"/>
    <w:rsid w:val="00AE1D55"/>
    <w:rsid w:val="00AE1EFD"/>
    <w:rsid w:val="00AE1F32"/>
    <w:rsid w:val="00AE589F"/>
    <w:rsid w:val="00AE5910"/>
    <w:rsid w:val="00AE62E0"/>
    <w:rsid w:val="00AF2BD9"/>
    <w:rsid w:val="00AF5C86"/>
    <w:rsid w:val="00B00A83"/>
    <w:rsid w:val="00B02414"/>
    <w:rsid w:val="00B032AF"/>
    <w:rsid w:val="00B10615"/>
    <w:rsid w:val="00B106EB"/>
    <w:rsid w:val="00B14409"/>
    <w:rsid w:val="00B21A2B"/>
    <w:rsid w:val="00B21C36"/>
    <w:rsid w:val="00B22A7B"/>
    <w:rsid w:val="00B233B8"/>
    <w:rsid w:val="00B2562E"/>
    <w:rsid w:val="00B25E8B"/>
    <w:rsid w:val="00B31FED"/>
    <w:rsid w:val="00B32950"/>
    <w:rsid w:val="00B33537"/>
    <w:rsid w:val="00B35DA0"/>
    <w:rsid w:val="00B42BB2"/>
    <w:rsid w:val="00B44276"/>
    <w:rsid w:val="00B45BB7"/>
    <w:rsid w:val="00B46C54"/>
    <w:rsid w:val="00B54A90"/>
    <w:rsid w:val="00B54C3F"/>
    <w:rsid w:val="00B557DB"/>
    <w:rsid w:val="00B614B2"/>
    <w:rsid w:val="00B63E73"/>
    <w:rsid w:val="00B715DC"/>
    <w:rsid w:val="00B71DA6"/>
    <w:rsid w:val="00B73A74"/>
    <w:rsid w:val="00B74365"/>
    <w:rsid w:val="00B745B9"/>
    <w:rsid w:val="00B81391"/>
    <w:rsid w:val="00B838FA"/>
    <w:rsid w:val="00B91B77"/>
    <w:rsid w:val="00B9492A"/>
    <w:rsid w:val="00B951DC"/>
    <w:rsid w:val="00B960CD"/>
    <w:rsid w:val="00BA02AD"/>
    <w:rsid w:val="00BA67C7"/>
    <w:rsid w:val="00BC1921"/>
    <w:rsid w:val="00BC2EC5"/>
    <w:rsid w:val="00BC306A"/>
    <w:rsid w:val="00BC50FA"/>
    <w:rsid w:val="00BC5C3A"/>
    <w:rsid w:val="00BC748E"/>
    <w:rsid w:val="00BC76A3"/>
    <w:rsid w:val="00BD0DB3"/>
    <w:rsid w:val="00BD7A47"/>
    <w:rsid w:val="00BE2251"/>
    <w:rsid w:val="00BE329A"/>
    <w:rsid w:val="00BE40BA"/>
    <w:rsid w:val="00BE4D23"/>
    <w:rsid w:val="00BF0CA1"/>
    <w:rsid w:val="00BF5CC5"/>
    <w:rsid w:val="00BF6BD0"/>
    <w:rsid w:val="00C0062D"/>
    <w:rsid w:val="00C00FE6"/>
    <w:rsid w:val="00C0359A"/>
    <w:rsid w:val="00C16E5C"/>
    <w:rsid w:val="00C21DB9"/>
    <w:rsid w:val="00C23C5F"/>
    <w:rsid w:val="00C246E6"/>
    <w:rsid w:val="00C24D6D"/>
    <w:rsid w:val="00C252FA"/>
    <w:rsid w:val="00C272D5"/>
    <w:rsid w:val="00C31D02"/>
    <w:rsid w:val="00C36D09"/>
    <w:rsid w:val="00C36EE9"/>
    <w:rsid w:val="00C379DD"/>
    <w:rsid w:val="00C4299D"/>
    <w:rsid w:val="00C43B7E"/>
    <w:rsid w:val="00C505CF"/>
    <w:rsid w:val="00C5098C"/>
    <w:rsid w:val="00C535E7"/>
    <w:rsid w:val="00C53CFD"/>
    <w:rsid w:val="00C54D66"/>
    <w:rsid w:val="00C55835"/>
    <w:rsid w:val="00C574F9"/>
    <w:rsid w:val="00C6014F"/>
    <w:rsid w:val="00C6130E"/>
    <w:rsid w:val="00C61A6B"/>
    <w:rsid w:val="00C6618D"/>
    <w:rsid w:val="00C708B1"/>
    <w:rsid w:val="00C70EE1"/>
    <w:rsid w:val="00C716BC"/>
    <w:rsid w:val="00C724D3"/>
    <w:rsid w:val="00C727A4"/>
    <w:rsid w:val="00C735D4"/>
    <w:rsid w:val="00C74117"/>
    <w:rsid w:val="00C742DF"/>
    <w:rsid w:val="00C756FD"/>
    <w:rsid w:val="00C775CE"/>
    <w:rsid w:val="00C86C66"/>
    <w:rsid w:val="00C90033"/>
    <w:rsid w:val="00C971BD"/>
    <w:rsid w:val="00CA342A"/>
    <w:rsid w:val="00CA41E0"/>
    <w:rsid w:val="00CA531B"/>
    <w:rsid w:val="00CA54FD"/>
    <w:rsid w:val="00CA6820"/>
    <w:rsid w:val="00CB0A70"/>
    <w:rsid w:val="00CB4988"/>
    <w:rsid w:val="00CB4A98"/>
    <w:rsid w:val="00CB5CC2"/>
    <w:rsid w:val="00CB6569"/>
    <w:rsid w:val="00CC2108"/>
    <w:rsid w:val="00CD271A"/>
    <w:rsid w:val="00CD2E80"/>
    <w:rsid w:val="00CD6A60"/>
    <w:rsid w:val="00CE42A7"/>
    <w:rsid w:val="00CE4A7E"/>
    <w:rsid w:val="00CE60DA"/>
    <w:rsid w:val="00CE6E65"/>
    <w:rsid w:val="00CF2E3C"/>
    <w:rsid w:val="00CF3F7F"/>
    <w:rsid w:val="00CF5372"/>
    <w:rsid w:val="00CF542F"/>
    <w:rsid w:val="00CF7F03"/>
    <w:rsid w:val="00D01BAE"/>
    <w:rsid w:val="00D020D3"/>
    <w:rsid w:val="00D029B5"/>
    <w:rsid w:val="00D047B0"/>
    <w:rsid w:val="00D06E3B"/>
    <w:rsid w:val="00D11483"/>
    <w:rsid w:val="00D124B0"/>
    <w:rsid w:val="00D13CE3"/>
    <w:rsid w:val="00D152B9"/>
    <w:rsid w:val="00D156EE"/>
    <w:rsid w:val="00D16721"/>
    <w:rsid w:val="00D23867"/>
    <w:rsid w:val="00D2405C"/>
    <w:rsid w:val="00D247C3"/>
    <w:rsid w:val="00D35E03"/>
    <w:rsid w:val="00D45751"/>
    <w:rsid w:val="00D47238"/>
    <w:rsid w:val="00D51D2C"/>
    <w:rsid w:val="00D52ECE"/>
    <w:rsid w:val="00D5377A"/>
    <w:rsid w:val="00D55677"/>
    <w:rsid w:val="00D55F56"/>
    <w:rsid w:val="00D568F1"/>
    <w:rsid w:val="00D62E38"/>
    <w:rsid w:val="00D62EA0"/>
    <w:rsid w:val="00D66703"/>
    <w:rsid w:val="00D668BB"/>
    <w:rsid w:val="00D73D64"/>
    <w:rsid w:val="00D7466D"/>
    <w:rsid w:val="00D77103"/>
    <w:rsid w:val="00D81F65"/>
    <w:rsid w:val="00D83821"/>
    <w:rsid w:val="00D84F88"/>
    <w:rsid w:val="00D85E0C"/>
    <w:rsid w:val="00D867F9"/>
    <w:rsid w:val="00D92D2B"/>
    <w:rsid w:val="00D9428C"/>
    <w:rsid w:val="00DA1121"/>
    <w:rsid w:val="00DA570A"/>
    <w:rsid w:val="00DB4F92"/>
    <w:rsid w:val="00DB6B7C"/>
    <w:rsid w:val="00DC1701"/>
    <w:rsid w:val="00DC50C8"/>
    <w:rsid w:val="00DC70B7"/>
    <w:rsid w:val="00DC7BBE"/>
    <w:rsid w:val="00DD3737"/>
    <w:rsid w:val="00DD5B1E"/>
    <w:rsid w:val="00DD6408"/>
    <w:rsid w:val="00DE6AF7"/>
    <w:rsid w:val="00DE775C"/>
    <w:rsid w:val="00DF1C4E"/>
    <w:rsid w:val="00DF5E64"/>
    <w:rsid w:val="00DF73C0"/>
    <w:rsid w:val="00DF78B4"/>
    <w:rsid w:val="00E04390"/>
    <w:rsid w:val="00E0671B"/>
    <w:rsid w:val="00E104D3"/>
    <w:rsid w:val="00E12491"/>
    <w:rsid w:val="00E147CC"/>
    <w:rsid w:val="00E16444"/>
    <w:rsid w:val="00E25033"/>
    <w:rsid w:val="00E27A90"/>
    <w:rsid w:val="00E317C0"/>
    <w:rsid w:val="00E32FCA"/>
    <w:rsid w:val="00E36EA8"/>
    <w:rsid w:val="00E37AE3"/>
    <w:rsid w:val="00E37C3D"/>
    <w:rsid w:val="00E433AB"/>
    <w:rsid w:val="00E45475"/>
    <w:rsid w:val="00E4559B"/>
    <w:rsid w:val="00E56D4C"/>
    <w:rsid w:val="00E56F1B"/>
    <w:rsid w:val="00E57D3E"/>
    <w:rsid w:val="00E6015B"/>
    <w:rsid w:val="00E71474"/>
    <w:rsid w:val="00E76A12"/>
    <w:rsid w:val="00E8097D"/>
    <w:rsid w:val="00E818EE"/>
    <w:rsid w:val="00E827E7"/>
    <w:rsid w:val="00E82977"/>
    <w:rsid w:val="00E87EC6"/>
    <w:rsid w:val="00E94E5B"/>
    <w:rsid w:val="00E95B18"/>
    <w:rsid w:val="00E96857"/>
    <w:rsid w:val="00EA1516"/>
    <w:rsid w:val="00EA3799"/>
    <w:rsid w:val="00EA5C9B"/>
    <w:rsid w:val="00EA5F40"/>
    <w:rsid w:val="00EA65E7"/>
    <w:rsid w:val="00EB41DC"/>
    <w:rsid w:val="00EB5B30"/>
    <w:rsid w:val="00EB7283"/>
    <w:rsid w:val="00EC437F"/>
    <w:rsid w:val="00EC6D69"/>
    <w:rsid w:val="00EC78CA"/>
    <w:rsid w:val="00EC7FA2"/>
    <w:rsid w:val="00ED0239"/>
    <w:rsid w:val="00ED1849"/>
    <w:rsid w:val="00ED3E1F"/>
    <w:rsid w:val="00ED4060"/>
    <w:rsid w:val="00EE57BF"/>
    <w:rsid w:val="00EE68B6"/>
    <w:rsid w:val="00EF006C"/>
    <w:rsid w:val="00EF189D"/>
    <w:rsid w:val="00EF24A7"/>
    <w:rsid w:val="00EF2A01"/>
    <w:rsid w:val="00EF5079"/>
    <w:rsid w:val="00EF5D04"/>
    <w:rsid w:val="00EF7675"/>
    <w:rsid w:val="00F02AF4"/>
    <w:rsid w:val="00F112EE"/>
    <w:rsid w:val="00F115EA"/>
    <w:rsid w:val="00F12C96"/>
    <w:rsid w:val="00F14DA8"/>
    <w:rsid w:val="00F168D8"/>
    <w:rsid w:val="00F20844"/>
    <w:rsid w:val="00F23EBF"/>
    <w:rsid w:val="00F2435F"/>
    <w:rsid w:val="00F24583"/>
    <w:rsid w:val="00F24623"/>
    <w:rsid w:val="00F2517C"/>
    <w:rsid w:val="00F26571"/>
    <w:rsid w:val="00F26A6E"/>
    <w:rsid w:val="00F27661"/>
    <w:rsid w:val="00F30660"/>
    <w:rsid w:val="00F348C0"/>
    <w:rsid w:val="00F34DE7"/>
    <w:rsid w:val="00F35DED"/>
    <w:rsid w:val="00F375A7"/>
    <w:rsid w:val="00F37E0D"/>
    <w:rsid w:val="00F42ACD"/>
    <w:rsid w:val="00F46933"/>
    <w:rsid w:val="00F5425B"/>
    <w:rsid w:val="00F54DE9"/>
    <w:rsid w:val="00F612EF"/>
    <w:rsid w:val="00F65F73"/>
    <w:rsid w:val="00F66877"/>
    <w:rsid w:val="00F74B2A"/>
    <w:rsid w:val="00F7554F"/>
    <w:rsid w:val="00F7666F"/>
    <w:rsid w:val="00F76930"/>
    <w:rsid w:val="00F77C7D"/>
    <w:rsid w:val="00F82291"/>
    <w:rsid w:val="00F87C4A"/>
    <w:rsid w:val="00F9055D"/>
    <w:rsid w:val="00F92878"/>
    <w:rsid w:val="00F9708B"/>
    <w:rsid w:val="00F97E1A"/>
    <w:rsid w:val="00FA3756"/>
    <w:rsid w:val="00FB321D"/>
    <w:rsid w:val="00FB4007"/>
    <w:rsid w:val="00FB5102"/>
    <w:rsid w:val="00FB6BCB"/>
    <w:rsid w:val="00FC2B61"/>
    <w:rsid w:val="00FD362E"/>
    <w:rsid w:val="00FD387C"/>
    <w:rsid w:val="00FD7093"/>
    <w:rsid w:val="00FD7AE7"/>
    <w:rsid w:val="00FE4D04"/>
    <w:rsid w:val="00FE7948"/>
    <w:rsid w:val="00FF1127"/>
    <w:rsid w:val="00FF16D3"/>
    <w:rsid w:val="00FF2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200E2"/>
    <w:pPr>
      <w:keepNext/>
      <w:keepLines/>
      <w:pBdr>
        <w:bottom w:val="single" w:sz="4" w:space="1" w:color="auto"/>
      </w:pBdr>
      <w:spacing w:before="360" w:after="240"/>
      <w:ind w:left="272" w:hanging="272"/>
      <w:jc w:val="both"/>
      <w:outlineLvl w:val="0"/>
    </w:pPr>
    <w:rPr>
      <w:rFonts w:ascii="Arial" w:eastAsiaTheme="majorEastAsia" w:hAnsi="Arial" w:cs="Arial"/>
      <w:b/>
      <w:color w:val="C00000"/>
      <w:sz w:val="26"/>
      <w:szCs w:val="26"/>
    </w:rPr>
  </w:style>
  <w:style w:type="paragraph" w:styleId="Heading2">
    <w:name w:val="heading 2"/>
    <w:basedOn w:val="Normal"/>
    <w:next w:val="Normal"/>
    <w:link w:val="Heading2Char"/>
    <w:unhideWhenUsed/>
    <w:qFormat/>
    <w:rsid w:val="00C574F9"/>
    <w:pPr>
      <w:keepNext/>
      <w:keepLines/>
      <w:spacing w:before="120" w:after="120"/>
      <w:ind w:left="432" w:hanging="158"/>
      <w:jc w:val="both"/>
      <w:outlineLvl w:val="1"/>
    </w:pPr>
    <w:rPr>
      <w:rFonts w:eastAsiaTheme="majorEastAsia"/>
      <w:b/>
      <w:color w:val="000000" w:themeColor="text1"/>
      <w:szCs w:val="26"/>
      <w:lang w:val="pt-BR"/>
    </w:rPr>
  </w:style>
  <w:style w:type="paragraph" w:styleId="Heading3">
    <w:name w:val="heading 3"/>
    <w:basedOn w:val="Normal"/>
    <w:next w:val="Normal"/>
    <w:link w:val="Heading3Char"/>
    <w:unhideWhenUsed/>
    <w:qFormat/>
    <w:rsid w:val="007C5932"/>
    <w:pPr>
      <w:keepNext/>
      <w:keepLines/>
      <w:spacing w:before="120"/>
      <w:ind w:left="810"/>
      <w:jc w:val="both"/>
      <w:outlineLvl w:val="2"/>
    </w:pPr>
    <w:rPr>
      <w:rFonts w:eastAsiaTheme="majorEastAsia"/>
      <w:b/>
      <w:color w:val="000000" w:themeColor="text1"/>
      <w:sz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9C5239"/>
    <w:pPr>
      <w:keepNext/>
      <w:keepLines/>
      <w:numPr>
        <w:numId w:val="6"/>
      </w:numPr>
      <w:spacing w:before="120" w:after="120"/>
      <w:ind w:left="1276" w:hanging="357"/>
      <w:jc w:val="both"/>
      <w:outlineLvl w:val="3"/>
    </w:pPr>
    <w:rPr>
      <w:rFonts w:eastAsiaTheme="majorEastAsia"/>
      <w:iCs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251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F2517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2517C"/>
  </w:style>
  <w:style w:type="character" w:styleId="Hyperlink">
    <w:name w:val="Hyperlink"/>
    <w:rsid w:val="00D92D2B"/>
    <w:rPr>
      <w:color w:val="0000FF"/>
      <w:u w:val="single"/>
    </w:rPr>
  </w:style>
  <w:style w:type="paragraph" w:styleId="Header">
    <w:name w:val="header"/>
    <w:basedOn w:val="Normal"/>
    <w:rsid w:val="00E8097D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57078B"/>
    <w:pPr>
      <w:autoSpaceDE w:val="0"/>
      <w:autoSpaceDN w:val="0"/>
      <w:adjustRightInd w:val="0"/>
      <w:spacing w:after="140" w:line="280" w:lineRule="atLeast"/>
      <w:ind w:right="180"/>
      <w:jc w:val="both"/>
    </w:pPr>
    <w:rPr>
      <w:b/>
      <w:bCs/>
      <w:sz w:val="28"/>
    </w:rPr>
  </w:style>
  <w:style w:type="paragraph" w:styleId="BalloonText">
    <w:name w:val="Balloon Text"/>
    <w:basedOn w:val="Normal"/>
    <w:semiHidden/>
    <w:rsid w:val="0017418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F3F7F"/>
    <w:pPr>
      <w:ind w:left="720"/>
    </w:pPr>
  </w:style>
  <w:style w:type="character" w:customStyle="1" w:styleId="Heading1Char">
    <w:name w:val="Heading 1 Char"/>
    <w:basedOn w:val="DefaultParagraphFont"/>
    <w:link w:val="Heading1"/>
    <w:rsid w:val="009200E2"/>
    <w:rPr>
      <w:rFonts w:ascii="Arial" w:eastAsiaTheme="majorEastAsia" w:hAnsi="Arial" w:cs="Arial"/>
      <w:b/>
      <w:color w:val="C00000"/>
      <w:sz w:val="26"/>
      <w:szCs w:val="26"/>
    </w:rPr>
  </w:style>
  <w:style w:type="character" w:customStyle="1" w:styleId="Heading2Char">
    <w:name w:val="Heading 2 Char"/>
    <w:basedOn w:val="DefaultParagraphFont"/>
    <w:link w:val="Heading2"/>
    <w:rsid w:val="00C574F9"/>
    <w:rPr>
      <w:rFonts w:eastAsiaTheme="majorEastAsia"/>
      <w:b/>
      <w:color w:val="000000" w:themeColor="text1"/>
      <w:sz w:val="24"/>
      <w:szCs w:val="26"/>
      <w:lang w:val="pt-BR"/>
    </w:rPr>
  </w:style>
  <w:style w:type="character" w:customStyle="1" w:styleId="Heading3Char">
    <w:name w:val="Heading 3 Char"/>
    <w:basedOn w:val="DefaultParagraphFont"/>
    <w:link w:val="Heading3"/>
    <w:rsid w:val="007C5932"/>
    <w:rPr>
      <w:rFonts w:eastAsiaTheme="majorEastAsia"/>
      <w:b/>
      <w:color w:val="000000" w:themeColor="text1"/>
      <w:sz w:val="26"/>
      <w:szCs w:val="24"/>
    </w:rPr>
  </w:style>
  <w:style w:type="character" w:styleId="PlaceholderText">
    <w:name w:val="Placeholder Text"/>
    <w:basedOn w:val="DefaultParagraphFont"/>
    <w:uiPriority w:val="99"/>
    <w:semiHidden/>
    <w:rsid w:val="005905CE"/>
    <w:rPr>
      <w:color w:val="808080"/>
    </w:rPr>
  </w:style>
  <w:style w:type="table" w:styleId="MediumGrid3-Accent1">
    <w:name w:val="Medium Grid 3 Accent 1"/>
    <w:basedOn w:val="TableNormal"/>
    <w:uiPriority w:val="69"/>
    <w:rsid w:val="00E76A12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styleId="MediumList2-Accent1">
    <w:name w:val="Medium List 2 Accent 1"/>
    <w:basedOn w:val="TableNormal"/>
    <w:uiPriority w:val="66"/>
    <w:rsid w:val="00E76A1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NoSpacing">
    <w:name w:val="No Spacing"/>
    <w:uiPriority w:val="1"/>
    <w:qFormat/>
    <w:rsid w:val="00D51D2C"/>
    <w:pPr>
      <w:spacing w:before="120"/>
      <w:ind w:left="426"/>
      <w:jc w:val="both"/>
    </w:pPr>
    <w:rPr>
      <w:sz w:val="24"/>
    </w:rPr>
  </w:style>
  <w:style w:type="table" w:customStyle="1" w:styleId="GridTable4Accent5">
    <w:name w:val="Grid Table 4 Accent 5"/>
    <w:basedOn w:val="TableNormal"/>
    <w:uiPriority w:val="49"/>
    <w:rsid w:val="00FB5102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GridTable2Accent6">
    <w:name w:val="Grid Table 2 Accent 6"/>
    <w:basedOn w:val="TableNormal"/>
    <w:uiPriority w:val="47"/>
    <w:rsid w:val="000475C0"/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3Accent6">
    <w:name w:val="Grid Table 3 Accent 6"/>
    <w:basedOn w:val="TableNormal"/>
    <w:uiPriority w:val="48"/>
    <w:rsid w:val="000475C0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customStyle="1" w:styleId="GridTable4Accent6">
    <w:name w:val="Grid Table 4 Accent 6"/>
    <w:basedOn w:val="TableNormal"/>
    <w:uiPriority w:val="49"/>
    <w:rsid w:val="000475C0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4Accent1">
    <w:name w:val="Grid Table 4 Accent 1"/>
    <w:basedOn w:val="TableNormal"/>
    <w:uiPriority w:val="49"/>
    <w:rsid w:val="000475C0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1LightAccent5">
    <w:name w:val="Grid Table 1 Light Accent 5"/>
    <w:basedOn w:val="TableNormal"/>
    <w:uiPriority w:val="46"/>
    <w:rsid w:val="001D6351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Accent5">
    <w:name w:val="Grid Table 2 Accent 5"/>
    <w:basedOn w:val="TableNormal"/>
    <w:uiPriority w:val="47"/>
    <w:rsid w:val="00C735D4"/>
    <w:tblPr>
      <w:tblStyleRowBandSize w:val="1"/>
      <w:tblStyleColBandSize w:val="1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Title">
    <w:name w:val="Title"/>
    <w:basedOn w:val="Normal"/>
    <w:next w:val="Normal"/>
    <w:link w:val="TitleChar"/>
    <w:qFormat/>
    <w:rsid w:val="0067346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734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Quote">
    <w:name w:val="Quote"/>
    <w:basedOn w:val="Normal"/>
    <w:next w:val="Normal"/>
    <w:link w:val="QuoteChar"/>
    <w:uiPriority w:val="29"/>
    <w:qFormat/>
    <w:rsid w:val="007607C0"/>
    <w:pPr>
      <w:spacing w:before="240" w:after="120"/>
      <w:ind w:left="1163" w:right="862" w:hanging="301"/>
      <w:jc w:val="both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607C0"/>
    <w:rPr>
      <w:i/>
      <w:iCs/>
      <w:color w:val="404040" w:themeColor="text1" w:themeTint="BF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rsid w:val="00FF16D3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rsid w:val="00FF16D3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rsid w:val="00FF16D3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rsid w:val="00FF16D3"/>
    <w:rPr>
      <w:rFonts w:ascii="Arial" w:hAnsi="Arial" w:cs="Arial"/>
      <w:vanish/>
      <w:sz w:val="16"/>
      <w:szCs w:val="16"/>
    </w:rPr>
  </w:style>
  <w:style w:type="paragraph" w:customStyle="1" w:styleId="Demuc1">
    <w:name w:val="De muc 1"/>
    <w:basedOn w:val="Normal"/>
    <w:link w:val="Demuc1Char"/>
    <w:qFormat/>
    <w:rsid w:val="00171F91"/>
    <w:pPr>
      <w:keepNext/>
      <w:spacing w:before="360" w:after="240"/>
      <w:ind w:left="2183" w:hanging="1474"/>
      <w:jc w:val="both"/>
    </w:pPr>
    <w:rPr>
      <w:b/>
      <w:caps/>
      <w:szCs w:val="20"/>
      <w:lang w:val="fr-FR"/>
    </w:rPr>
  </w:style>
  <w:style w:type="paragraph" w:customStyle="1" w:styleId="Demuc2">
    <w:name w:val="De muc 2"/>
    <w:basedOn w:val="Normal"/>
    <w:link w:val="Demuc2Char"/>
    <w:qFormat/>
    <w:rsid w:val="002252CC"/>
    <w:pPr>
      <w:spacing w:before="120" w:after="120"/>
      <w:ind w:left="1134" w:hanging="414"/>
      <w:jc w:val="both"/>
    </w:pPr>
    <w:rPr>
      <w:szCs w:val="20"/>
    </w:rPr>
  </w:style>
  <w:style w:type="character" w:customStyle="1" w:styleId="Demuc1Char">
    <w:name w:val="De muc 1 Char"/>
    <w:basedOn w:val="DefaultParagraphFont"/>
    <w:link w:val="Demuc1"/>
    <w:rsid w:val="00171F91"/>
    <w:rPr>
      <w:b/>
      <w:caps/>
      <w:sz w:val="24"/>
      <w:lang w:val="fr-FR"/>
    </w:rPr>
  </w:style>
  <w:style w:type="paragraph" w:customStyle="1" w:styleId="Demuc3">
    <w:name w:val="De muc 3"/>
    <w:basedOn w:val="Demuc2"/>
    <w:link w:val="Demuc3Char"/>
    <w:qFormat/>
    <w:rsid w:val="002252CC"/>
    <w:pPr>
      <w:ind w:left="1701" w:hanging="610"/>
    </w:pPr>
    <w:rPr>
      <w:i/>
    </w:rPr>
  </w:style>
  <w:style w:type="character" w:customStyle="1" w:styleId="Demuc2Char">
    <w:name w:val="De muc 2 Char"/>
    <w:basedOn w:val="DefaultParagraphFont"/>
    <w:link w:val="Demuc2"/>
    <w:rsid w:val="002252CC"/>
    <w:rPr>
      <w:sz w:val="24"/>
    </w:rPr>
  </w:style>
  <w:style w:type="paragraph" w:customStyle="1" w:styleId="Demuc4">
    <w:name w:val="De muc 4"/>
    <w:basedOn w:val="Normal"/>
    <w:link w:val="Demuc4Char"/>
    <w:qFormat/>
    <w:rsid w:val="002252CC"/>
    <w:pPr>
      <w:spacing w:before="120" w:after="120"/>
      <w:ind w:left="1985" w:hanging="277"/>
      <w:jc w:val="both"/>
    </w:pPr>
    <w:rPr>
      <w:szCs w:val="20"/>
    </w:rPr>
  </w:style>
  <w:style w:type="character" w:customStyle="1" w:styleId="Demuc3Char">
    <w:name w:val="De muc 3 Char"/>
    <w:basedOn w:val="Demuc2Char"/>
    <w:link w:val="Demuc3"/>
    <w:rsid w:val="002252CC"/>
    <w:rPr>
      <w:i/>
      <w:sz w:val="24"/>
    </w:rPr>
  </w:style>
  <w:style w:type="paragraph" w:customStyle="1" w:styleId="Demuc5">
    <w:name w:val="De muc 5"/>
    <w:basedOn w:val="Demuc4"/>
    <w:link w:val="Demuc5Char"/>
    <w:qFormat/>
    <w:rsid w:val="001C5879"/>
    <w:pPr>
      <w:numPr>
        <w:numId w:val="5"/>
      </w:numPr>
      <w:ind w:left="2268" w:hanging="276"/>
    </w:pPr>
  </w:style>
  <w:style w:type="character" w:customStyle="1" w:styleId="Demuc4Char">
    <w:name w:val="De muc 4 Char"/>
    <w:basedOn w:val="DefaultParagraphFont"/>
    <w:link w:val="Demuc4"/>
    <w:rsid w:val="002252CC"/>
    <w:rPr>
      <w:sz w:val="24"/>
    </w:rPr>
  </w:style>
  <w:style w:type="character" w:styleId="Strong">
    <w:name w:val="Strong"/>
    <w:basedOn w:val="DefaultParagraphFont"/>
    <w:qFormat/>
    <w:rsid w:val="00D51D2C"/>
    <w:rPr>
      <w:b/>
      <w:bCs/>
    </w:rPr>
  </w:style>
  <w:style w:type="character" w:customStyle="1" w:styleId="Demuc5Char">
    <w:name w:val="De muc 5 Char"/>
    <w:basedOn w:val="Demuc4Char"/>
    <w:link w:val="Demuc5"/>
    <w:rsid w:val="001C5879"/>
    <w:rPr>
      <w:sz w:val="24"/>
    </w:rPr>
  </w:style>
  <w:style w:type="character" w:customStyle="1" w:styleId="Heading4Char">
    <w:name w:val="Heading 4 Char"/>
    <w:basedOn w:val="DefaultParagraphFont"/>
    <w:link w:val="Heading4"/>
    <w:rsid w:val="009C5239"/>
    <w:rPr>
      <w:rFonts w:eastAsiaTheme="majorEastAsia"/>
      <w:iCs/>
      <w:color w:val="000000" w:themeColor="text1"/>
      <w:sz w:val="24"/>
      <w:szCs w:val="24"/>
    </w:rPr>
  </w:style>
  <w:style w:type="character" w:styleId="CommentReference">
    <w:name w:val="annotation reference"/>
    <w:basedOn w:val="DefaultParagraphFont"/>
    <w:rsid w:val="008742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7427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7427B"/>
  </w:style>
  <w:style w:type="paragraph" w:styleId="CommentSubject">
    <w:name w:val="annotation subject"/>
    <w:basedOn w:val="CommentText"/>
    <w:next w:val="CommentText"/>
    <w:link w:val="CommentSubjectChar"/>
    <w:rsid w:val="008742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7427B"/>
    <w:rPr>
      <w:b/>
      <w:bCs/>
    </w:rPr>
  </w:style>
  <w:style w:type="paragraph" w:customStyle="1" w:styleId="BodyText1">
    <w:name w:val="Body Text1"/>
    <w:basedOn w:val="Normal"/>
    <w:link w:val="BodytextChar"/>
    <w:qFormat/>
    <w:rsid w:val="00565BAD"/>
    <w:pPr>
      <w:spacing w:after="120"/>
      <w:ind w:left="274"/>
    </w:pPr>
    <w:rPr>
      <w:sz w:val="26"/>
      <w:szCs w:val="26"/>
      <w:lang w:eastAsia="ja-JP"/>
    </w:rPr>
  </w:style>
  <w:style w:type="character" w:customStyle="1" w:styleId="BodytextChar">
    <w:name w:val="Body text Char"/>
    <w:link w:val="BodyText1"/>
    <w:rsid w:val="00565BAD"/>
    <w:rPr>
      <w:sz w:val="26"/>
      <w:szCs w:val="26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200E2"/>
    <w:pPr>
      <w:keepNext/>
      <w:keepLines/>
      <w:pBdr>
        <w:bottom w:val="single" w:sz="4" w:space="1" w:color="auto"/>
      </w:pBdr>
      <w:spacing w:before="360" w:after="240"/>
      <w:ind w:left="272" w:hanging="272"/>
      <w:jc w:val="both"/>
      <w:outlineLvl w:val="0"/>
    </w:pPr>
    <w:rPr>
      <w:rFonts w:ascii="Arial" w:eastAsiaTheme="majorEastAsia" w:hAnsi="Arial" w:cs="Arial"/>
      <w:b/>
      <w:color w:val="C00000"/>
      <w:sz w:val="26"/>
      <w:szCs w:val="26"/>
    </w:rPr>
  </w:style>
  <w:style w:type="paragraph" w:styleId="Heading2">
    <w:name w:val="heading 2"/>
    <w:basedOn w:val="Normal"/>
    <w:next w:val="Normal"/>
    <w:link w:val="Heading2Char"/>
    <w:unhideWhenUsed/>
    <w:qFormat/>
    <w:rsid w:val="00C574F9"/>
    <w:pPr>
      <w:keepNext/>
      <w:keepLines/>
      <w:spacing w:before="120" w:after="120"/>
      <w:ind w:left="432" w:hanging="158"/>
      <w:jc w:val="both"/>
      <w:outlineLvl w:val="1"/>
    </w:pPr>
    <w:rPr>
      <w:rFonts w:eastAsiaTheme="majorEastAsia"/>
      <w:b/>
      <w:color w:val="000000" w:themeColor="text1"/>
      <w:szCs w:val="26"/>
      <w:lang w:val="pt-BR"/>
    </w:rPr>
  </w:style>
  <w:style w:type="paragraph" w:styleId="Heading3">
    <w:name w:val="heading 3"/>
    <w:basedOn w:val="Normal"/>
    <w:next w:val="Normal"/>
    <w:link w:val="Heading3Char"/>
    <w:unhideWhenUsed/>
    <w:qFormat/>
    <w:rsid w:val="007C5932"/>
    <w:pPr>
      <w:keepNext/>
      <w:keepLines/>
      <w:spacing w:before="120"/>
      <w:ind w:left="810"/>
      <w:jc w:val="both"/>
      <w:outlineLvl w:val="2"/>
    </w:pPr>
    <w:rPr>
      <w:rFonts w:eastAsiaTheme="majorEastAsia"/>
      <w:b/>
      <w:color w:val="000000" w:themeColor="text1"/>
      <w:sz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9C5239"/>
    <w:pPr>
      <w:keepNext/>
      <w:keepLines/>
      <w:numPr>
        <w:numId w:val="6"/>
      </w:numPr>
      <w:spacing w:before="120" w:after="120"/>
      <w:ind w:left="1276" w:hanging="357"/>
      <w:jc w:val="both"/>
      <w:outlineLvl w:val="3"/>
    </w:pPr>
    <w:rPr>
      <w:rFonts w:eastAsiaTheme="majorEastAsia"/>
      <w:iCs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251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F2517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2517C"/>
  </w:style>
  <w:style w:type="character" w:styleId="Hyperlink">
    <w:name w:val="Hyperlink"/>
    <w:rsid w:val="00D92D2B"/>
    <w:rPr>
      <w:color w:val="0000FF"/>
      <w:u w:val="single"/>
    </w:rPr>
  </w:style>
  <w:style w:type="paragraph" w:styleId="Header">
    <w:name w:val="header"/>
    <w:basedOn w:val="Normal"/>
    <w:rsid w:val="00E8097D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57078B"/>
    <w:pPr>
      <w:autoSpaceDE w:val="0"/>
      <w:autoSpaceDN w:val="0"/>
      <w:adjustRightInd w:val="0"/>
      <w:spacing w:after="140" w:line="280" w:lineRule="atLeast"/>
      <w:ind w:right="180"/>
      <w:jc w:val="both"/>
    </w:pPr>
    <w:rPr>
      <w:b/>
      <w:bCs/>
      <w:sz w:val="28"/>
    </w:rPr>
  </w:style>
  <w:style w:type="paragraph" w:styleId="BalloonText">
    <w:name w:val="Balloon Text"/>
    <w:basedOn w:val="Normal"/>
    <w:semiHidden/>
    <w:rsid w:val="0017418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F3F7F"/>
    <w:pPr>
      <w:ind w:left="720"/>
    </w:pPr>
  </w:style>
  <w:style w:type="character" w:customStyle="1" w:styleId="Heading1Char">
    <w:name w:val="Heading 1 Char"/>
    <w:basedOn w:val="DefaultParagraphFont"/>
    <w:link w:val="Heading1"/>
    <w:rsid w:val="009200E2"/>
    <w:rPr>
      <w:rFonts w:ascii="Arial" w:eastAsiaTheme="majorEastAsia" w:hAnsi="Arial" w:cs="Arial"/>
      <w:b/>
      <w:color w:val="C00000"/>
      <w:sz w:val="26"/>
      <w:szCs w:val="26"/>
    </w:rPr>
  </w:style>
  <w:style w:type="character" w:customStyle="1" w:styleId="Heading2Char">
    <w:name w:val="Heading 2 Char"/>
    <w:basedOn w:val="DefaultParagraphFont"/>
    <w:link w:val="Heading2"/>
    <w:rsid w:val="00C574F9"/>
    <w:rPr>
      <w:rFonts w:eastAsiaTheme="majorEastAsia"/>
      <w:b/>
      <w:color w:val="000000" w:themeColor="text1"/>
      <w:sz w:val="24"/>
      <w:szCs w:val="26"/>
      <w:lang w:val="pt-BR"/>
    </w:rPr>
  </w:style>
  <w:style w:type="character" w:customStyle="1" w:styleId="Heading3Char">
    <w:name w:val="Heading 3 Char"/>
    <w:basedOn w:val="DefaultParagraphFont"/>
    <w:link w:val="Heading3"/>
    <w:rsid w:val="007C5932"/>
    <w:rPr>
      <w:rFonts w:eastAsiaTheme="majorEastAsia"/>
      <w:b/>
      <w:color w:val="000000" w:themeColor="text1"/>
      <w:sz w:val="26"/>
      <w:szCs w:val="24"/>
    </w:rPr>
  </w:style>
  <w:style w:type="character" w:styleId="PlaceholderText">
    <w:name w:val="Placeholder Text"/>
    <w:basedOn w:val="DefaultParagraphFont"/>
    <w:uiPriority w:val="99"/>
    <w:semiHidden/>
    <w:rsid w:val="005905CE"/>
    <w:rPr>
      <w:color w:val="808080"/>
    </w:rPr>
  </w:style>
  <w:style w:type="table" w:styleId="MediumGrid3-Accent1">
    <w:name w:val="Medium Grid 3 Accent 1"/>
    <w:basedOn w:val="TableNormal"/>
    <w:uiPriority w:val="69"/>
    <w:rsid w:val="00E76A12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styleId="MediumList2-Accent1">
    <w:name w:val="Medium List 2 Accent 1"/>
    <w:basedOn w:val="TableNormal"/>
    <w:uiPriority w:val="66"/>
    <w:rsid w:val="00E76A1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NoSpacing">
    <w:name w:val="No Spacing"/>
    <w:uiPriority w:val="1"/>
    <w:qFormat/>
    <w:rsid w:val="00D51D2C"/>
    <w:pPr>
      <w:spacing w:before="120"/>
      <w:ind w:left="426"/>
      <w:jc w:val="both"/>
    </w:pPr>
    <w:rPr>
      <w:sz w:val="24"/>
    </w:rPr>
  </w:style>
  <w:style w:type="table" w:customStyle="1" w:styleId="GridTable4Accent5">
    <w:name w:val="Grid Table 4 Accent 5"/>
    <w:basedOn w:val="TableNormal"/>
    <w:uiPriority w:val="49"/>
    <w:rsid w:val="00FB5102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GridTable2Accent6">
    <w:name w:val="Grid Table 2 Accent 6"/>
    <w:basedOn w:val="TableNormal"/>
    <w:uiPriority w:val="47"/>
    <w:rsid w:val="000475C0"/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3Accent6">
    <w:name w:val="Grid Table 3 Accent 6"/>
    <w:basedOn w:val="TableNormal"/>
    <w:uiPriority w:val="48"/>
    <w:rsid w:val="000475C0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customStyle="1" w:styleId="GridTable4Accent6">
    <w:name w:val="Grid Table 4 Accent 6"/>
    <w:basedOn w:val="TableNormal"/>
    <w:uiPriority w:val="49"/>
    <w:rsid w:val="000475C0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4Accent1">
    <w:name w:val="Grid Table 4 Accent 1"/>
    <w:basedOn w:val="TableNormal"/>
    <w:uiPriority w:val="49"/>
    <w:rsid w:val="000475C0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1LightAccent5">
    <w:name w:val="Grid Table 1 Light Accent 5"/>
    <w:basedOn w:val="TableNormal"/>
    <w:uiPriority w:val="46"/>
    <w:rsid w:val="001D6351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Accent5">
    <w:name w:val="Grid Table 2 Accent 5"/>
    <w:basedOn w:val="TableNormal"/>
    <w:uiPriority w:val="47"/>
    <w:rsid w:val="00C735D4"/>
    <w:tblPr>
      <w:tblStyleRowBandSize w:val="1"/>
      <w:tblStyleColBandSize w:val="1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Title">
    <w:name w:val="Title"/>
    <w:basedOn w:val="Normal"/>
    <w:next w:val="Normal"/>
    <w:link w:val="TitleChar"/>
    <w:qFormat/>
    <w:rsid w:val="0067346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734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Quote">
    <w:name w:val="Quote"/>
    <w:basedOn w:val="Normal"/>
    <w:next w:val="Normal"/>
    <w:link w:val="QuoteChar"/>
    <w:uiPriority w:val="29"/>
    <w:qFormat/>
    <w:rsid w:val="007607C0"/>
    <w:pPr>
      <w:spacing w:before="240" w:after="120"/>
      <w:ind w:left="1163" w:right="862" w:hanging="301"/>
      <w:jc w:val="both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607C0"/>
    <w:rPr>
      <w:i/>
      <w:iCs/>
      <w:color w:val="404040" w:themeColor="text1" w:themeTint="BF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rsid w:val="00FF16D3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rsid w:val="00FF16D3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rsid w:val="00FF16D3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rsid w:val="00FF16D3"/>
    <w:rPr>
      <w:rFonts w:ascii="Arial" w:hAnsi="Arial" w:cs="Arial"/>
      <w:vanish/>
      <w:sz w:val="16"/>
      <w:szCs w:val="16"/>
    </w:rPr>
  </w:style>
  <w:style w:type="paragraph" w:customStyle="1" w:styleId="Demuc1">
    <w:name w:val="De muc 1"/>
    <w:basedOn w:val="Normal"/>
    <w:link w:val="Demuc1Char"/>
    <w:qFormat/>
    <w:rsid w:val="00171F91"/>
    <w:pPr>
      <w:keepNext/>
      <w:spacing w:before="360" w:after="240"/>
      <w:ind w:left="2183" w:hanging="1474"/>
      <w:jc w:val="both"/>
    </w:pPr>
    <w:rPr>
      <w:b/>
      <w:caps/>
      <w:szCs w:val="20"/>
      <w:lang w:val="fr-FR"/>
    </w:rPr>
  </w:style>
  <w:style w:type="paragraph" w:customStyle="1" w:styleId="Demuc2">
    <w:name w:val="De muc 2"/>
    <w:basedOn w:val="Normal"/>
    <w:link w:val="Demuc2Char"/>
    <w:qFormat/>
    <w:rsid w:val="002252CC"/>
    <w:pPr>
      <w:spacing w:before="120" w:after="120"/>
      <w:ind w:left="1134" w:hanging="414"/>
      <w:jc w:val="both"/>
    </w:pPr>
    <w:rPr>
      <w:szCs w:val="20"/>
    </w:rPr>
  </w:style>
  <w:style w:type="character" w:customStyle="1" w:styleId="Demuc1Char">
    <w:name w:val="De muc 1 Char"/>
    <w:basedOn w:val="DefaultParagraphFont"/>
    <w:link w:val="Demuc1"/>
    <w:rsid w:val="00171F91"/>
    <w:rPr>
      <w:b/>
      <w:caps/>
      <w:sz w:val="24"/>
      <w:lang w:val="fr-FR"/>
    </w:rPr>
  </w:style>
  <w:style w:type="paragraph" w:customStyle="1" w:styleId="Demuc3">
    <w:name w:val="De muc 3"/>
    <w:basedOn w:val="Demuc2"/>
    <w:link w:val="Demuc3Char"/>
    <w:qFormat/>
    <w:rsid w:val="002252CC"/>
    <w:pPr>
      <w:ind w:left="1701" w:hanging="610"/>
    </w:pPr>
    <w:rPr>
      <w:i/>
    </w:rPr>
  </w:style>
  <w:style w:type="character" w:customStyle="1" w:styleId="Demuc2Char">
    <w:name w:val="De muc 2 Char"/>
    <w:basedOn w:val="DefaultParagraphFont"/>
    <w:link w:val="Demuc2"/>
    <w:rsid w:val="002252CC"/>
    <w:rPr>
      <w:sz w:val="24"/>
    </w:rPr>
  </w:style>
  <w:style w:type="paragraph" w:customStyle="1" w:styleId="Demuc4">
    <w:name w:val="De muc 4"/>
    <w:basedOn w:val="Normal"/>
    <w:link w:val="Demuc4Char"/>
    <w:qFormat/>
    <w:rsid w:val="002252CC"/>
    <w:pPr>
      <w:spacing w:before="120" w:after="120"/>
      <w:ind w:left="1985" w:hanging="277"/>
      <w:jc w:val="both"/>
    </w:pPr>
    <w:rPr>
      <w:szCs w:val="20"/>
    </w:rPr>
  </w:style>
  <w:style w:type="character" w:customStyle="1" w:styleId="Demuc3Char">
    <w:name w:val="De muc 3 Char"/>
    <w:basedOn w:val="Demuc2Char"/>
    <w:link w:val="Demuc3"/>
    <w:rsid w:val="002252CC"/>
    <w:rPr>
      <w:i/>
      <w:sz w:val="24"/>
    </w:rPr>
  </w:style>
  <w:style w:type="paragraph" w:customStyle="1" w:styleId="Demuc5">
    <w:name w:val="De muc 5"/>
    <w:basedOn w:val="Demuc4"/>
    <w:link w:val="Demuc5Char"/>
    <w:qFormat/>
    <w:rsid w:val="001C5879"/>
    <w:pPr>
      <w:numPr>
        <w:numId w:val="5"/>
      </w:numPr>
      <w:ind w:left="2268" w:hanging="276"/>
    </w:pPr>
  </w:style>
  <w:style w:type="character" w:customStyle="1" w:styleId="Demuc4Char">
    <w:name w:val="De muc 4 Char"/>
    <w:basedOn w:val="DefaultParagraphFont"/>
    <w:link w:val="Demuc4"/>
    <w:rsid w:val="002252CC"/>
    <w:rPr>
      <w:sz w:val="24"/>
    </w:rPr>
  </w:style>
  <w:style w:type="character" w:styleId="Strong">
    <w:name w:val="Strong"/>
    <w:basedOn w:val="DefaultParagraphFont"/>
    <w:qFormat/>
    <w:rsid w:val="00D51D2C"/>
    <w:rPr>
      <w:b/>
      <w:bCs/>
    </w:rPr>
  </w:style>
  <w:style w:type="character" w:customStyle="1" w:styleId="Demuc5Char">
    <w:name w:val="De muc 5 Char"/>
    <w:basedOn w:val="Demuc4Char"/>
    <w:link w:val="Demuc5"/>
    <w:rsid w:val="001C5879"/>
    <w:rPr>
      <w:sz w:val="24"/>
    </w:rPr>
  </w:style>
  <w:style w:type="character" w:customStyle="1" w:styleId="Heading4Char">
    <w:name w:val="Heading 4 Char"/>
    <w:basedOn w:val="DefaultParagraphFont"/>
    <w:link w:val="Heading4"/>
    <w:rsid w:val="009C5239"/>
    <w:rPr>
      <w:rFonts w:eastAsiaTheme="majorEastAsia"/>
      <w:iCs/>
      <w:color w:val="000000" w:themeColor="text1"/>
      <w:sz w:val="24"/>
      <w:szCs w:val="24"/>
    </w:rPr>
  </w:style>
  <w:style w:type="character" w:styleId="CommentReference">
    <w:name w:val="annotation reference"/>
    <w:basedOn w:val="DefaultParagraphFont"/>
    <w:rsid w:val="008742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7427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7427B"/>
  </w:style>
  <w:style w:type="paragraph" w:styleId="CommentSubject">
    <w:name w:val="annotation subject"/>
    <w:basedOn w:val="CommentText"/>
    <w:next w:val="CommentText"/>
    <w:link w:val="CommentSubjectChar"/>
    <w:rsid w:val="008742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7427B"/>
    <w:rPr>
      <w:b/>
      <w:bCs/>
    </w:rPr>
  </w:style>
  <w:style w:type="paragraph" w:customStyle="1" w:styleId="BodyText1">
    <w:name w:val="Body Text1"/>
    <w:basedOn w:val="Normal"/>
    <w:link w:val="BodytextChar"/>
    <w:qFormat/>
    <w:rsid w:val="00565BAD"/>
    <w:pPr>
      <w:spacing w:after="120"/>
      <w:ind w:left="274"/>
    </w:pPr>
    <w:rPr>
      <w:sz w:val="26"/>
      <w:szCs w:val="26"/>
      <w:lang w:eastAsia="ja-JP"/>
    </w:rPr>
  </w:style>
  <w:style w:type="character" w:customStyle="1" w:styleId="BodytextChar">
    <w:name w:val="Body text Char"/>
    <w:link w:val="BodyText1"/>
    <w:rsid w:val="00565BAD"/>
    <w:rPr>
      <w:sz w:val="26"/>
      <w:szCs w:val="2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89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23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98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65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37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95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19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37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66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1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65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19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1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5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7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dohoavn.net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cool.com.c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nhasachphuongnam.com/search/pp/tran-giang-son/" TargetMode="External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1.xlsx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uynnlt\Downloads\Bach%20Viet__De%20cuong%20tong%20quat%20(2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Bach Viet__De cuong tong quat (2).dotx</Template>
  <TotalTime>73</TotalTime>
  <Pages>4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COURSE SYLLABUS</vt:lpstr>
    </vt:vector>
  </TitlesOfParts>
  <Company>Microsoft Corporation</Company>
  <LinksUpToDate>false</LinksUpToDate>
  <CharactersWithSpaces>3751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COURSE SYLLABUS</dc:title>
  <dc:creator>Nguyen Ngoc Lan Thu Thuy</dc:creator>
  <cp:lastModifiedBy>chagiuse@outlook.com</cp:lastModifiedBy>
  <cp:revision>16</cp:revision>
  <cp:lastPrinted>2015-10-05T12:55:00Z</cp:lastPrinted>
  <dcterms:created xsi:type="dcterms:W3CDTF">2015-10-05T05:29:00Z</dcterms:created>
  <dcterms:modified xsi:type="dcterms:W3CDTF">2020-01-09T02:12:00Z</dcterms:modified>
</cp:coreProperties>
</file>